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46493" w14:textId="5D0F2B86" w:rsidR="00EA4E4E" w:rsidRPr="0006177E" w:rsidRDefault="00EA4E4E" w:rsidP="00EA4E4E">
      <w:pPr>
        <w:pStyle w:val="Header"/>
        <w:tabs>
          <w:tab w:val="right" w:pos="9639"/>
          <w:tab w:val="right" w:pos="9781"/>
        </w:tabs>
        <w:ind w:right="-58"/>
        <w:rPr>
          <w:rFonts w:eastAsia="MS Mincho" w:cs="Arial"/>
          <w:b w:val="0"/>
          <w:bCs/>
          <w:sz w:val="28"/>
          <w:szCs w:val="28"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06177E">
        <w:rPr>
          <w:rFonts w:eastAsia="MS Mincho" w:cs="Arial"/>
          <w:bCs/>
          <w:sz w:val="28"/>
          <w:szCs w:val="28"/>
          <w:lang w:val="en-US"/>
        </w:rPr>
        <w:t>3GPP TSG-RAN WG2 Meeting # 12</w:t>
      </w:r>
      <w:r>
        <w:rPr>
          <w:rFonts w:eastAsia="MS Mincho" w:cs="Arial"/>
          <w:bCs/>
          <w:sz w:val="28"/>
          <w:szCs w:val="28"/>
          <w:lang w:val="en-US"/>
        </w:rPr>
        <w:t>7</w:t>
      </w:r>
      <w:r w:rsidRPr="0006177E">
        <w:rPr>
          <w:rFonts w:eastAsia="MS Mincho" w:cs="Arial"/>
          <w:bCs/>
          <w:sz w:val="28"/>
          <w:szCs w:val="28"/>
          <w:lang w:val="en-US"/>
        </w:rPr>
        <w:t xml:space="preserve"> </w:t>
      </w:r>
      <w:r w:rsidRPr="0006177E">
        <w:rPr>
          <w:rFonts w:eastAsia="MS Mincho" w:cs="Arial"/>
          <w:bCs/>
          <w:sz w:val="28"/>
          <w:szCs w:val="28"/>
          <w:lang w:val="en-US"/>
        </w:rPr>
        <w:tab/>
        <w:t xml:space="preserve">                       </w:t>
      </w:r>
      <w:r w:rsidR="00003263" w:rsidRPr="00003263">
        <w:rPr>
          <w:rFonts w:eastAsia="MS Mincho" w:cs="Arial"/>
          <w:bCs/>
          <w:sz w:val="28"/>
          <w:szCs w:val="28"/>
          <w:lang w:val="en-US"/>
        </w:rPr>
        <w:t>R2-2406630</w:t>
      </w:r>
    </w:p>
    <w:p w14:paraId="672A6659" w14:textId="55CAEC05" w:rsidR="00633B27" w:rsidRPr="00800846" w:rsidRDefault="00EA4E4E" w:rsidP="00AD1D7C">
      <w:pPr>
        <w:pStyle w:val="Header"/>
        <w:rPr>
          <w:sz w:val="24"/>
          <w:szCs w:val="24"/>
        </w:rPr>
      </w:pPr>
      <w:r w:rsidRPr="008D656E">
        <w:rPr>
          <w:rFonts w:cs="Arial"/>
          <w:bCs/>
          <w:sz w:val="28"/>
          <w:szCs w:val="28"/>
        </w:rPr>
        <w:t>Maastricht, Netherlands, August 19</w:t>
      </w:r>
      <w:r w:rsidRPr="008D656E">
        <w:rPr>
          <w:rFonts w:cs="Arial"/>
          <w:bCs/>
          <w:sz w:val="28"/>
          <w:szCs w:val="28"/>
          <w:vertAlign w:val="superscript"/>
        </w:rPr>
        <w:t>th</w:t>
      </w:r>
      <w:r w:rsidRPr="008D656E">
        <w:rPr>
          <w:rFonts w:cs="Arial"/>
          <w:bCs/>
          <w:sz w:val="28"/>
          <w:szCs w:val="28"/>
        </w:rPr>
        <w:t xml:space="preserve"> – 23</w:t>
      </w:r>
      <w:r w:rsidRPr="008D656E">
        <w:rPr>
          <w:rFonts w:cs="Arial"/>
          <w:bCs/>
          <w:sz w:val="28"/>
          <w:szCs w:val="28"/>
          <w:vertAlign w:val="superscript"/>
        </w:rPr>
        <w:t>rd</w:t>
      </w:r>
      <w:r w:rsidRPr="008D656E">
        <w:rPr>
          <w:rFonts w:cs="Arial"/>
          <w:bCs/>
          <w:sz w:val="28"/>
          <w:szCs w:val="28"/>
        </w:rPr>
        <w:t>, 2024</w:t>
      </w:r>
      <w:r w:rsidR="00633B27" w:rsidRPr="00856001">
        <w:rPr>
          <w:rFonts w:eastAsia="MS Mincho" w:cs="Arial"/>
          <w:sz w:val="28"/>
          <w:szCs w:val="28"/>
          <w:lang w:val="en-US" w:eastAsia="en-US"/>
        </w:rPr>
        <w:tab/>
      </w:r>
      <w:r w:rsidR="00633B27" w:rsidRPr="00856001">
        <w:rPr>
          <w:rFonts w:eastAsia="MS Mincho" w:cs="Arial"/>
          <w:sz w:val="28"/>
          <w:szCs w:val="28"/>
          <w:lang w:val="en-US" w:eastAsia="en-US"/>
        </w:rPr>
        <w:tab/>
      </w:r>
      <w:r w:rsidR="00633B27" w:rsidRPr="00AD1D7C">
        <w:rPr>
          <w:rFonts w:eastAsia="MS Mincho" w:cs="Arial"/>
          <w:sz w:val="28"/>
          <w:szCs w:val="28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  <w:r w:rsidR="00633B27" w:rsidRPr="00800846">
        <w:rPr>
          <w:rFonts w:eastAsia="MS Mincho" w:cs="Arial"/>
          <w:sz w:val="24"/>
          <w:szCs w:val="24"/>
          <w:lang w:val="en-US" w:eastAsia="en-US"/>
        </w:rPr>
        <w:tab/>
      </w:r>
    </w:p>
    <w:p w14:paraId="2FC94712" w14:textId="77777777" w:rsidR="00EB1B94" w:rsidRDefault="00EB1B94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</w:p>
    <w:p w14:paraId="64E3952A" w14:textId="25648DE7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8.</w:t>
      </w:r>
      <w:r w:rsidR="00A86D1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11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A86D1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</w:p>
    <w:p w14:paraId="61DCF9C6" w14:textId="27D6ABD9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S</w:t>
      </w:r>
      <w:r w:rsidR="008A060E"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ony</w:t>
      </w:r>
    </w:p>
    <w:p w14:paraId="26E3B13D" w14:textId="2AF45E37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FD3F7A">
        <w:rPr>
          <w:rFonts w:ascii="Arial" w:eastAsia="MS Mincho" w:hAnsi="Arial" w:cs="Arial"/>
          <w:b/>
          <w:sz w:val="24"/>
          <w:szCs w:val="24"/>
          <w:lang w:val="en-US" w:eastAsia="en-US"/>
        </w:rPr>
        <w:t>SBFD c</w:t>
      </w:r>
      <w:r w:rsidR="00441367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onfiguration and </w:t>
      </w:r>
      <w:r w:rsidR="001353D8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supporting </w:t>
      </w:r>
      <w:r w:rsidR="00441367">
        <w:rPr>
          <w:rFonts w:ascii="Arial" w:eastAsia="MS Mincho" w:hAnsi="Arial" w:cs="Arial"/>
          <w:b/>
          <w:sz w:val="24"/>
          <w:szCs w:val="24"/>
          <w:lang w:val="en-US" w:eastAsia="en-US"/>
        </w:rPr>
        <w:t>Random access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1"/>
      <w:bookmarkEnd w:id="12"/>
    </w:p>
    <w:p w14:paraId="7E49F2CF" w14:textId="1171BF33" w:rsidR="00921AB4" w:rsidRDefault="003000ED" w:rsidP="00EA3904">
      <w:pPr>
        <w:jc w:val="both"/>
        <w:rPr>
          <w:rFonts w:eastAsia="Batang"/>
          <w:sz w:val="22"/>
          <w:szCs w:val="22"/>
          <w:lang w:eastAsia="zh-CN"/>
        </w:rPr>
      </w:pPr>
      <w:r w:rsidRPr="00E6507B">
        <w:rPr>
          <w:sz w:val="22"/>
          <w:szCs w:val="22"/>
        </w:rPr>
        <w:t xml:space="preserve">3GPP has been working for </w:t>
      </w:r>
      <w:r w:rsidR="00EA3904" w:rsidRPr="00E6507B">
        <w:rPr>
          <w:rFonts w:eastAsia="Batang"/>
          <w:sz w:val="22"/>
          <w:szCs w:val="22"/>
          <w:lang w:eastAsia="zh-CN"/>
        </w:rPr>
        <w:t>enhanc</w:t>
      </w:r>
      <w:r w:rsidRPr="00E6507B">
        <w:rPr>
          <w:rFonts w:eastAsia="Batang"/>
          <w:sz w:val="22"/>
          <w:szCs w:val="22"/>
          <w:lang w:eastAsia="zh-CN"/>
        </w:rPr>
        <w:t>ing</w:t>
      </w:r>
      <w:r w:rsidR="00EA3904" w:rsidRPr="00E6507B">
        <w:rPr>
          <w:rFonts w:eastAsia="Batang"/>
          <w:sz w:val="22"/>
          <w:szCs w:val="22"/>
          <w:lang w:eastAsia="zh-CN"/>
        </w:rPr>
        <w:t xml:space="preserve"> duplexing operation for TDD </w:t>
      </w:r>
      <w:r w:rsidR="00026FD6" w:rsidRPr="00E6507B">
        <w:rPr>
          <w:rFonts w:eastAsia="Batang"/>
          <w:sz w:val="22"/>
          <w:szCs w:val="22"/>
          <w:lang w:eastAsia="zh-CN"/>
        </w:rPr>
        <w:t xml:space="preserve">based on </w:t>
      </w:r>
      <w:proofErr w:type="spellStart"/>
      <w:r w:rsidR="00D83CED" w:rsidRPr="00E6507B">
        <w:rPr>
          <w:rFonts w:eastAsia="Malgun Gothic"/>
          <w:sz w:val="22"/>
          <w:szCs w:val="22"/>
          <w:lang w:val="en-US" w:eastAsia="ko-KR"/>
        </w:rPr>
        <w:t>subband</w:t>
      </w:r>
      <w:proofErr w:type="spellEnd"/>
      <w:r w:rsidR="00D83CED" w:rsidRPr="00E6507B">
        <w:rPr>
          <w:rFonts w:eastAsia="Malgun Gothic"/>
          <w:sz w:val="22"/>
          <w:szCs w:val="22"/>
          <w:lang w:val="en-US" w:eastAsia="ko-KR"/>
        </w:rPr>
        <w:t xml:space="preserve"> duplex (SBFD) operation at </w:t>
      </w:r>
      <w:proofErr w:type="spellStart"/>
      <w:r w:rsidR="00D83CED" w:rsidRPr="00E6507B">
        <w:rPr>
          <w:rFonts w:eastAsia="Malgun Gothic"/>
          <w:sz w:val="22"/>
          <w:szCs w:val="22"/>
          <w:lang w:val="en-US" w:eastAsia="ko-KR"/>
        </w:rPr>
        <w:t>gNB</w:t>
      </w:r>
      <w:proofErr w:type="spellEnd"/>
      <w:r w:rsidR="00D83CED" w:rsidRPr="00E6507B">
        <w:rPr>
          <w:rFonts w:eastAsia="Malgun Gothic"/>
          <w:sz w:val="22"/>
          <w:szCs w:val="22"/>
          <w:lang w:val="en-US" w:eastAsia="ko-KR"/>
        </w:rPr>
        <w:t xml:space="preserve"> side within a TDD carrier</w:t>
      </w:r>
      <w:r w:rsidR="00802C08" w:rsidRPr="00E6507B">
        <w:rPr>
          <w:rFonts w:eastAsia="Malgun Gothic"/>
          <w:sz w:val="22"/>
          <w:szCs w:val="22"/>
          <w:lang w:val="en-US" w:eastAsia="ko-KR"/>
        </w:rPr>
        <w:t xml:space="preserve"> [1</w:t>
      </w:r>
      <w:r w:rsidR="00E37F2B" w:rsidRPr="00E6507B">
        <w:rPr>
          <w:rFonts w:eastAsia="Malgun Gothic"/>
          <w:sz w:val="22"/>
          <w:szCs w:val="22"/>
          <w:lang w:val="en-US" w:eastAsia="ko-KR"/>
        </w:rPr>
        <w:t>-2</w:t>
      </w:r>
      <w:r w:rsidR="00802C08" w:rsidRPr="00E6507B">
        <w:rPr>
          <w:rFonts w:eastAsia="Malgun Gothic"/>
          <w:sz w:val="22"/>
          <w:szCs w:val="22"/>
          <w:lang w:val="en-US" w:eastAsia="ko-KR"/>
        </w:rPr>
        <w:t>]</w:t>
      </w:r>
      <w:r w:rsidR="006862C7" w:rsidRPr="00E6507B">
        <w:rPr>
          <w:rFonts w:eastAsia="Malgun Gothic"/>
          <w:sz w:val="22"/>
          <w:szCs w:val="22"/>
          <w:lang w:val="en-US" w:eastAsia="ko-KR"/>
        </w:rPr>
        <w:t xml:space="preserve">. </w:t>
      </w:r>
      <w:r w:rsidR="00EA3904" w:rsidRPr="00E6507B">
        <w:rPr>
          <w:rFonts w:eastAsia="Batang"/>
          <w:sz w:val="22"/>
          <w:szCs w:val="22"/>
          <w:lang w:eastAsia="zh-CN"/>
        </w:rPr>
        <w:t>The motivations of enhancing duplexing operation at least for TDD are</w:t>
      </w:r>
      <w:r w:rsidR="00A2033B" w:rsidRPr="00E6507B">
        <w:rPr>
          <w:rFonts w:eastAsia="Batang"/>
          <w:sz w:val="22"/>
          <w:szCs w:val="22"/>
          <w:lang w:eastAsia="zh-CN"/>
        </w:rPr>
        <w:t xml:space="preserve"> for </w:t>
      </w:r>
      <w:r w:rsidR="0078797E" w:rsidRPr="00E6507B">
        <w:rPr>
          <w:rFonts w:eastAsia="Batang"/>
          <w:sz w:val="22"/>
          <w:szCs w:val="22"/>
          <w:lang w:eastAsia="zh-CN"/>
        </w:rPr>
        <w:t xml:space="preserve">improving system capacity, reducing </w:t>
      </w:r>
      <w:r w:rsidR="00EA1941" w:rsidRPr="00E6507B">
        <w:rPr>
          <w:rFonts w:eastAsia="Batang"/>
          <w:sz w:val="22"/>
          <w:szCs w:val="22"/>
          <w:lang w:eastAsia="zh-CN"/>
        </w:rPr>
        <w:t>delays,</w:t>
      </w:r>
      <w:r w:rsidR="0078797E" w:rsidRPr="00E6507B">
        <w:rPr>
          <w:rFonts w:eastAsia="Batang"/>
          <w:sz w:val="22"/>
          <w:szCs w:val="22"/>
          <w:lang w:eastAsia="zh-CN"/>
        </w:rPr>
        <w:t xml:space="preserve"> and impro</w:t>
      </w:r>
      <w:r w:rsidR="00EA1941" w:rsidRPr="00E6507B">
        <w:rPr>
          <w:rFonts w:eastAsia="Batang"/>
          <w:sz w:val="22"/>
          <w:szCs w:val="22"/>
          <w:lang w:eastAsia="zh-CN"/>
        </w:rPr>
        <w:t>ving uplink coverage.</w:t>
      </w:r>
    </w:p>
    <w:p w14:paraId="6349B747" w14:textId="604123E0" w:rsidR="00EA3904" w:rsidRPr="00E6507B" w:rsidRDefault="00EA3904" w:rsidP="00EA3904">
      <w:pPr>
        <w:jc w:val="both"/>
        <w:rPr>
          <w:rFonts w:eastAsia="Batang"/>
          <w:sz w:val="22"/>
          <w:szCs w:val="22"/>
          <w:lang w:eastAsia="zh-CN"/>
        </w:rPr>
      </w:pPr>
      <w:r w:rsidRPr="00E6507B">
        <w:rPr>
          <w:rFonts w:eastAsia="Batang"/>
          <w:sz w:val="22"/>
          <w:szCs w:val="22"/>
          <w:lang w:eastAsia="zh-CN"/>
        </w:rPr>
        <w:t>A Rel-19 Work Item (WI) on Duplex Evolution is therefore agreed to specify the requirements for FD-TDD</w:t>
      </w:r>
      <w:r w:rsidR="00DD6E14">
        <w:rPr>
          <w:rFonts w:eastAsia="Batang"/>
          <w:sz w:val="22"/>
          <w:szCs w:val="22"/>
          <w:lang w:eastAsia="zh-CN"/>
        </w:rPr>
        <w:t xml:space="preserve"> where </w:t>
      </w:r>
      <w:r w:rsidRPr="00E6507B">
        <w:rPr>
          <w:rFonts w:eastAsia="Batang"/>
          <w:sz w:val="22"/>
          <w:szCs w:val="22"/>
          <w:lang w:eastAsia="zh-CN"/>
        </w:rPr>
        <w:t xml:space="preserve">FD-TDD is performed at the </w:t>
      </w:r>
      <w:proofErr w:type="spellStart"/>
      <w:r w:rsidRPr="00E6507B">
        <w:rPr>
          <w:rFonts w:eastAsia="Batang"/>
          <w:sz w:val="22"/>
          <w:szCs w:val="22"/>
          <w:lang w:eastAsia="zh-CN"/>
        </w:rPr>
        <w:t>gNB</w:t>
      </w:r>
      <w:proofErr w:type="spellEnd"/>
      <w:r w:rsidRPr="00E6507B">
        <w:rPr>
          <w:rFonts w:eastAsia="Batang"/>
          <w:sz w:val="22"/>
          <w:szCs w:val="22"/>
          <w:lang w:eastAsia="zh-CN"/>
        </w:rPr>
        <w:t xml:space="preserve">, </w:t>
      </w:r>
      <w:r w:rsidR="00065A6F">
        <w:rPr>
          <w:rFonts w:eastAsia="Batang"/>
          <w:sz w:val="22"/>
          <w:szCs w:val="22"/>
          <w:lang w:eastAsia="zh-CN"/>
        </w:rPr>
        <w:t xml:space="preserve">i.e., </w:t>
      </w:r>
      <w:r w:rsidRPr="00E6507B">
        <w:rPr>
          <w:rFonts w:eastAsia="Batang"/>
          <w:sz w:val="22"/>
          <w:szCs w:val="22"/>
          <w:lang w:eastAsia="zh-CN"/>
        </w:rPr>
        <w:t xml:space="preserve">the </w:t>
      </w:r>
      <w:proofErr w:type="spellStart"/>
      <w:r w:rsidRPr="00E6507B">
        <w:rPr>
          <w:rFonts w:eastAsia="Batang"/>
          <w:sz w:val="22"/>
          <w:szCs w:val="22"/>
          <w:lang w:eastAsia="zh-CN"/>
        </w:rPr>
        <w:t>gNB</w:t>
      </w:r>
      <w:proofErr w:type="spellEnd"/>
      <w:r w:rsidRPr="00E6507B">
        <w:rPr>
          <w:rFonts w:eastAsia="Batang"/>
          <w:sz w:val="22"/>
          <w:szCs w:val="22"/>
          <w:lang w:eastAsia="zh-CN"/>
        </w:rPr>
        <w:t xml:space="preserve"> can transmit and receive data/signals to/from the UEs at the same time on the same frequency band, whilst the UE is maintained as HD-TDD. That is, full duplex TDD is achieved at the </w:t>
      </w:r>
      <w:proofErr w:type="spellStart"/>
      <w:r w:rsidRPr="00E6507B">
        <w:rPr>
          <w:rFonts w:eastAsia="Batang"/>
          <w:sz w:val="22"/>
          <w:szCs w:val="22"/>
          <w:lang w:eastAsia="zh-CN"/>
        </w:rPr>
        <w:t>gNB</w:t>
      </w:r>
      <w:proofErr w:type="spellEnd"/>
      <w:r w:rsidRPr="00E6507B">
        <w:rPr>
          <w:rFonts w:eastAsia="Batang"/>
          <w:sz w:val="22"/>
          <w:szCs w:val="22"/>
          <w:lang w:eastAsia="zh-CN"/>
        </w:rPr>
        <w:t xml:space="preserve"> by scheduling a UE in the DL and scheduling another UE in the UL within the same OFDM symbol. </w:t>
      </w:r>
    </w:p>
    <w:p w14:paraId="0D9EF319" w14:textId="7B02B478" w:rsidR="007265ED" w:rsidRPr="007265ED" w:rsidRDefault="007265ED" w:rsidP="007265ED">
      <w:pPr>
        <w:ind w:right="-99"/>
        <w:jc w:val="both"/>
        <w:rPr>
          <w:rFonts w:eastAsia="DengXian"/>
          <w:b/>
          <w:lang w:eastAsia="ko-KR"/>
        </w:rPr>
      </w:pPr>
      <w:r w:rsidRPr="007265ED">
        <w:rPr>
          <w:rFonts w:eastAsia="DengXian"/>
          <w:b/>
          <w:lang w:eastAsia="ko-KR"/>
        </w:rPr>
        <w:t>The objectives are as follows</w:t>
      </w:r>
      <w:r w:rsidR="00EA1941" w:rsidRPr="00921AB4">
        <w:rPr>
          <w:rFonts w:eastAsia="DengXian"/>
          <w:b/>
          <w:lang w:eastAsia="ko-KR"/>
        </w:rPr>
        <w:t xml:space="preserve"> [2]</w:t>
      </w:r>
      <w:r w:rsidRPr="007265ED">
        <w:rPr>
          <w:rFonts w:eastAsia="DengXian"/>
          <w:b/>
          <w:lang w:eastAsia="ko-KR"/>
        </w:rPr>
        <w:t>:</w:t>
      </w:r>
    </w:p>
    <w:p w14:paraId="25E0BB0F" w14:textId="77777777" w:rsidR="007265ED" w:rsidRPr="007265ED" w:rsidRDefault="007265ED" w:rsidP="008D4A05">
      <w:pPr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 xml:space="preserve">For </w:t>
      </w:r>
      <w:proofErr w:type="spellStart"/>
      <w:r w:rsidRPr="007265ED">
        <w:rPr>
          <w:rFonts w:eastAsia="Malgun Gothic"/>
          <w:lang w:val="en-US" w:eastAsia="ko-KR"/>
        </w:rPr>
        <w:t>subband</w:t>
      </w:r>
      <w:proofErr w:type="spellEnd"/>
      <w:r w:rsidRPr="007265ED">
        <w:rPr>
          <w:rFonts w:eastAsia="Malgun Gothic"/>
          <w:lang w:val="en-US" w:eastAsia="ko-KR"/>
        </w:rPr>
        <w:t xml:space="preserve"> non-overlapping full duplex (SBFD) operation at </w:t>
      </w:r>
      <w:proofErr w:type="spellStart"/>
      <w:r w:rsidRPr="007265ED">
        <w:rPr>
          <w:rFonts w:eastAsia="Malgun Gothic"/>
          <w:lang w:val="en-US" w:eastAsia="ko-KR"/>
        </w:rPr>
        <w:t>gNB</w:t>
      </w:r>
      <w:proofErr w:type="spellEnd"/>
      <w:r w:rsidRPr="007265ED">
        <w:rPr>
          <w:rFonts w:eastAsia="Malgun Gothic"/>
          <w:lang w:val="en-US" w:eastAsia="ko-KR"/>
        </w:rPr>
        <w:t xml:space="preserve"> side within a TDD carrier:</w:t>
      </w:r>
    </w:p>
    <w:p w14:paraId="3974F209" w14:textId="77777777" w:rsidR="007265ED" w:rsidRPr="007265ED" w:rsidRDefault="007265ED" w:rsidP="007265ED">
      <w:pPr>
        <w:numPr>
          <w:ilvl w:val="1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highlight w:val="yellow"/>
          <w:lang w:val="en-US" w:eastAsia="ko-KR"/>
        </w:rPr>
      </w:pPr>
      <w:r w:rsidRPr="007265ED">
        <w:rPr>
          <w:rFonts w:eastAsia="Malgun Gothic"/>
          <w:highlight w:val="yellow"/>
          <w:lang w:val="en-US" w:eastAsia="ko-KR"/>
        </w:rPr>
        <w:t xml:space="preserve">Specify semi-static indication of time location of SBFD </w:t>
      </w:r>
      <w:proofErr w:type="spellStart"/>
      <w:r w:rsidRPr="007265ED">
        <w:rPr>
          <w:rFonts w:eastAsia="Malgun Gothic"/>
          <w:highlight w:val="yellow"/>
          <w:lang w:val="en-US" w:eastAsia="ko-KR"/>
        </w:rPr>
        <w:t>subbands</w:t>
      </w:r>
      <w:proofErr w:type="spellEnd"/>
      <w:r w:rsidRPr="007265ED">
        <w:rPr>
          <w:rFonts w:eastAsia="Malgun Gothic"/>
          <w:highlight w:val="yellow"/>
          <w:lang w:val="en-US" w:eastAsia="ko-KR"/>
        </w:rPr>
        <w:t xml:space="preserve"> to UEs in RRC_CONNECTED mode [RAN1, RAN2]</w:t>
      </w:r>
    </w:p>
    <w:p w14:paraId="567616F7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 xml:space="preserve">Indication of time location of SBFD </w:t>
      </w:r>
      <w:proofErr w:type="spellStart"/>
      <w:r w:rsidRPr="007265ED">
        <w:rPr>
          <w:rFonts w:eastAsia="Malgun Gothic"/>
          <w:lang w:val="en-US" w:eastAsia="ko-KR"/>
        </w:rPr>
        <w:t>subbands</w:t>
      </w:r>
      <w:proofErr w:type="spellEnd"/>
      <w:r w:rsidRPr="007265ED">
        <w:rPr>
          <w:rFonts w:eastAsia="Malgun Gothic"/>
          <w:lang w:val="en-US" w:eastAsia="ko-KR"/>
        </w:rPr>
        <w:t xml:space="preserve"> in SIB is not precluded</w:t>
      </w:r>
    </w:p>
    <w:p w14:paraId="0B5BD774" w14:textId="77777777" w:rsidR="007265ED" w:rsidRPr="007265ED" w:rsidRDefault="007265ED" w:rsidP="007265ED">
      <w:pPr>
        <w:numPr>
          <w:ilvl w:val="1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highlight w:val="yellow"/>
          <w:lang w:val="en-US" w:eastAsia="ko-KR"/>
        </w:rPr>
      </w:pPr>
      <w:r w:rsidRPr="007265ED">
        <w:rPr>
          <w:rFonts w:eastAsia="Malgun Gothic"/>
          <w:highlight w:val="yellow"/>
          <w:lang w:val="en-US" w:eastAsia="ko-KR"/>
        </w:rPr>
        <w:t xml:space="preserve">Specify semi-static indication of frequency domain location of SBFD </w:t>
      </w:r>
      <w:proofErr w:type="spellStart"/>
      <w:r w:rsidRPr="007265ED">
        <w:rPr>
          <w:rFonts w:eastAsia="Malgun Gothic"/>
          <w:highlight w:val="yellow"/>
          <w:lang w:val="en-US" w:eastAsia="ko-KR"/>
        </w:rPr>
        <w:t>subbands</w:t>
      </w:r>
      <w:proofErr w:type="spellEnd"/>
      <w:r w:rsidRPr="007265ED">
        <w:rPr>
          <w:rFonts w:eastAsia="Malgun Gothic"/>
          <w:highlight w:val="yellow"/>
          <w:lang w:val="en-US" w:eastAsia="ko-KR"/>
        </w:rPr>
        <w:t xml:space="preserve"> to UEs in RRC_CONNECTED mode [RAN1, RAN2]</w:t>
      </w:r>
    </w:p>
    <w:p w14:paraId="5D6528D3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 xml:space="preserve">Indication of frequency domain location of SBFD </w:t>
      </w:r>
      <w:proofErr w:type="spellStart"/>
      <w:r w:rsidRPr="007265ED">
        <w:rPr>
          <w:rFonts w:eastAsia="Malgun Gothic"/>
          <w:lang w:val="en-US" w:eastAsia="ko-KR"/>
        </w:rPr>
        <w:t>subbands</w:t>
      </w:r>
      <w:proofErr w:type="spellEnd"/>
      <w:r w:rsidRPr="007265ED">
        <w:rPr>
          <w:rFonts w:eastAsia="Malgun Gothic"/>
          <w:lang w:val="en-US" w:eastAsia="ko-KR"/>
        </w:rPr>
        <w:t xml:space="preserve"> in SIB is not precluded</w:t>
      </w:r>
    </w:p>
    <w:p w14:paraId="0CDBFC86" w14:textId="77777777" w:rsidR="007265ED" w:rsidRPr="007265ED" w:rsidRDefault="007265ED" w:rsidP="007265ED">
      <w:pPr>
        <w:numPr>
          <w:ilvl w:val="1"/>
          <w:numId w:val="20"/>
        </w:numPr>
        <w:rPr>
          <w:rFonts w:eastAsia="DengXian"/>
          <w:highlight w:val="yellow"/>
          <w:lang w:val="en-US" w:eastAsia="zh-CN"/>
        </w:rPr>
      </w:pPr>
      <w:r w:rsidRPr="007265ED">
        <w:rPr>
          <w:rFonts w:eastAsia="DengXian"/>
          <w:highlight w:val="yellow"/>
          <w:lang w:val="en-US" w:eastAsia="zh-CN"/>
        </w:rPr>
        <w:t>Specify SBFD operation to support random access in SBFD symbols by UEs in RRC_CONNECTED mode and RRC_IDLE/INACTIVE mode [RAN1, RAN2]</w:t>
      </w:r>
    </w:p>
    <w:p w14:paraId="6E735A4C" w14:textId="77777777" w:rsidR="007265ED" w:rsidRPr="007265ED" w:rsidRDefault="007265ED" w:rsidP="007265ED">
      <w:pPr>
        <w:numPr>
          <w:ilvl w:val="1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bookmarkStart w:id="13" w:name="_Hlk153407590"/>
      <w:r w:rsidRPr="007265ED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 [RAN1, RAN2]</w:t>
      </w:r>
    </w:p>
    <w:bookmarkEnd w:id="13"/>
    <w:p w14:paraId="5A5C0999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 xml:space="preserve">Transmission and reception </w:t>
      </w:r>
      <w:proofErr w:type="spellStart"/>
      <w:r w:rsidRPr="007265ED">
        <w:rPr>
          <w:rFonts w:eastAsia="Malgun Gothic"/>
          <w:lang w:val="en-US" w:eastAsia="ko-KR"/>
        </w:rPr>
        <w:t>behaviours</w:t>
      </w:r>
      <w:proofErr w:type="spellEnd"/>
      <w:r w:rsidRPr="007265ED">
        <w:rPr>
          <w:rFonts w:eastAsia="Malgun Gothic"/>
          <w:lang w:val="en-US" w:eastAsia="ko-KR"/>
        </w:rPr>
        <w:t xml:space="preserve"> on SBFD </w:t>
      </w:r>
      <w:proofErr w:type="spellStart"/>
      <w:r w:rsidRPr="007265ED">
        <w:rPr>
          <w:rFonts w:eastAsia="Malgun Gothic"/>
          <w:lang w:val="en-US" w:eastAsia="ko-KR"/>
        </w:rPr>
        <w:t>subbands</w:t>
      </w:r>
      <w:proofErr w:type="spellEnd"/>
      <w:r w:rsidRPr="007265ED">
        <w:rPr>
          <w:rFonts w:eastAsia="Malgun Gothic"/>
          <w:lang w:val="en-US" w:eastAsia="ko-KR"/>
        </w:rPr>
        <w:t xml:space="preserve"> configured in DL and/or flexible symbol indicated by </w:t>
      </w:r>
      <w:r w:rsidRPr="007265ED">
        <w:rPr>
          <w:rFonts w:eastAsia="Malgun Gothic"/>
          <w:i/>
          <w:iCs/>
          <w:lang w:val="en-US" w:eastAsia="ko-KR"/>
        </w:rPr>
        <w:t>TDD-UL-DL-</w:t>
      </w:r>
      <w:proofErr w:type="spellStart"/>
      <w:r w:rsidRPr="007265ED">
        <w:rPr>
          <w:rFonts w:eastAsia="Malgun Gothic"/>
          <w:i/>
          <w:iCs/>
          <w:lang w:val="en-US" w:eastAsia="ko-KR"/>
        </w:rPr>
        <w:t>ConfigCommon</w:t>
      </w:r>
      <w:proofErr w:type="spellEnd"/>
    </w:p>
    <w:p w14:paraId="17E91351" w14:textId="77777777" w:rsidR="007265ED" w:rsidRPr="009B52A3" w:rsidRDefault="007265ED" w:rsidP="007265ED">
      <w:pPr>
        <w:numPr>
          <w:ilvl w:val="3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 xml:space="preserve">UL transmissions within UL </w:t>
      </w:r>
      <w:proofErr w:type="spellStart"/>
      <w:r w:rsidRPr="009B52A3">
        <w:rPr>
          <w:rFonts w:eastAsia="Malgun Gothic"/>
          <w:sz w:val="18"/>
          <w:szCs w:val="18"/>
          <w:lang w:val="en-US" w:eastAsia="ko-KR"/>
        </w:rPr>
        <w:t>subband</w:t>
      </w:r>
      <w:proofErr w:type="spellEnd"/>
      <w:r w:rsidRPr="009B52A3">
        <w:rPr>
          <w:rFonts w:eastAsia="Malgun Gothic"/>
          <w:sz w:val="18"/>
          <w:szCs w:val="18"/>
          <w:lang w:val="en-US" w:eastAsia="ko-KR"/>
        </w:rPr>
        <w:t xml:space="preserve"> only</w:t>
      </w:r>
    </w:p>
    <w:p w14:paraId="6396D102" w14:textId="77777777" w:rsidR="007265ED" w:rsidRPr="009B52A3" w:rsidRDefault="007265ED" w:rsidP="007265ED">
      <w:pPr>
        <w:numPr>
          <w:ilvl w:val="3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 xml:space="preserve">DL receptions within DL </w:t>
      </w:r>
      <w:proofErr w:type="spellStart"/>
      <w:r w:rsidRPr="009B52A3">
        <w:rPr>
          <w:rFonts w:eastAsia="Malgun Gothic"/>
          <w:sz w:val="18"/>
          <w:szCs w:val="18"/>
          <w:lang w:val="en-US" w:eastAsia="ko-KR"/>
        </w:rPr>
        <w:t>subband</w:t>
      </w:r>
      <w:proofErr w:type="spellEnd"/>
      <w:r w:rsidRPr="009B52A3">
        <w:rPr>
          <w:rFonts w:eastAsia="Malgun Gothic"/>
          <w:sz w:val="18"/>
          <w:szCs w:val="18"/>
          <w:lang w:val="en-US" w:eastAsia="ko-KR"/>
        </w:rPr>
        <w:t xml:space="preserve">(s) only, except for CLI measurement by the UE outside of the DL </w:t>
      </w:r>
      <w:proofErr w:type="spellStart"/>
      <w:r w:rsidRPr="009B52A3">
        <w:rPr>
          <w:rFonts w:eastAsia="Malgun Gothic"/>
          <w:sz w:val="18"/>
          <w:szCs w:val="18"/>
          <w:lang w:val="en-US" w:eastAsia="ko-KR"/>
        </w:rPr>
        <w:t>subbands</w:t>
      </w:r>
      <w:proofErr w:type="spellEnd"/>
    </w:p>
    <w:p w14:paraId="2BDD179D" w14:textId="77777777" w:rsidR="007265ED" w:rsidRPr="009B52A3" w:rsidRDefault="007265ED" w:rsidP="007265ED">
      <w:pPr>
        <w:spacing w:after="160" w:line="256" w:lineRule="auto"/>
        <w:ind w:left="2520" w:right="-99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 xml:space="preserve">Note: </w:t>
      </w:r>
      <w:r w:rsidRPr="009B52A3">
        <w:rPr>
          <w:rFonts w:eastAsia="DengXian"/>
          <w:sz w:val="18"/>
          <w:szCs w:val="18"/>
          <w:lang w:val="en-US" w:eastAsia="zh-CN"/>
        </w:rPr>
        <w:t>When flexible symbols are used, it is not expected that any legacy Uplink symbol is converted to Downlink/SBFD symbols</w:t>
      </w:r>
    </w:p>
    <w:p w14:paraId="5BDFAC5D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>Enhancement on resource allocation in frequency domain in SBFD symbols, including</w:t>
      </w:r>
    </w:p>
    <w:p w14:paraId="2EE44CD2" w14:textId="77777777" w:rsidR="007265ED" w:rsidRPr="009B52A3" w:rsidRDefault="007265ED" w:rsidP="007265ED">
      <w:pPr>
        <w:numPr>
          <w:ilvl w:val="3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 xml:space="preserve">resource allocation in frequency domain for PDSCH/CSI-RS across two DL </w:t>
      </w:r>
      <w:proofErr w:type="spellStart"/>
      <w:r w:rsidRPr="009B52A3">
        <w:rPr>
          <w:rFonts w:eastAsia="Malgun Gothic"/>
          <w:sz w:val="18"/>
          <w:szCs w:val="18"/>
          <w:lang w:val="en-US" w:eastAsia="ko-KR"/>
        </w:rPr>
        <w:t>subbands</w:t>
      </w:r>
      <w:proofErr w:type="spellEnd"/>
      <w:r w:rsidRPr="009B52A3">
        <w:rPr>
          <w:rFonts w:eastAsia="Malgun Gothic"/>
          <w:sz w:val="18"/>
          <w:szCs w:val="18"/>
          <w:lang w:val="en-US" w:eastAsia="ko-KR"/>
        </w:rPr>
        <w:t xml:space="preserve"> in SBFD symbols</w:t>
      </w:r>
    </w:p>
    <w:p w14:paraId="0763D063" w14:textId="77777777" w:rsidR="007265ED" w:rsidRPr="009B52A3" w:rsidRDefault="007265ED" w:rsidP="007265ED">
      <w:pPr>
        <w:numPr>
          <w:ilvl w:val="3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 xml:space="preserve">handling of unaligned boundaries between SBFD </w:t>
      </w:r>
      <w:proofErr w:type="spellStart"/>
      <w:r w:rsidRPr="009B52A3">
        <w:rPr>
          <w:rFonts w:eastAsia="Malgun Gothic"/>
          <w:sz w:val="18"/>
          <w:szCs w:val="18"/>
          <w:lang w:val="en-US" w:eastAsia="ko-KR"/>
        </w:rPr>
        <w:t>subband</w:t>
      </w:r>
      <w:proofErr w:type="spellEnd"/>
      <w:r w:rsidRPr="009B52A3">
        <w:rPr>
          <w:rFonts w:eastAsia="Malgun Gothic"/>
          <w:sz w:val="18"/>
          <w:szCs w:val="18"/>
          <w:lang w:val="en-US" w:eastAsia="ko-KR"/>
        </w:rPr>
        <w:t xml:space="preserve">(s) and RBG, CSI reporting </w:t>
      </w:r>
      <w:proofErr w:type="spellStart"/>
      <w:r w:rsidRPr="009B52A3">
        <w:rPr>
          <w:rFonts w:eastAsia="Malgun Gothic"/>
          <w:sz w:val="18"/>
          <w:szCs w:val="18"/>
          <w:lang w:val="en-US" w:eastAsia="ko-KR"/>
        </w:rPr>
        <w:t>subband</w:t>
      </w:r>
      <w:proofErr w:type="spellEnd"/>
      <w:r w:rsidRPr="009B52A3">
        <w:rPr>
          <w:rFonts w:eastAsia="Malgun Gothic"/>
          <w:sz w:val="18"/>
          <w:szCs w:val="18"/>
          <w:lang w:val="en-US" w:eastAsia="ko-KR"/>
        </w:rPr>
        <w:t>, CSI-RS resource, PRG</w:t>
      </w:r>
    </w:p>
    <w:p w14:paraId="1B3E0D01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lastRenderedPageBreak/>
        <w:t>Enhancements on physical channels/signals and procedure across SBFD symbols and non-SBFD symbols in different slots, where each transmission/reception within a slot has either all SBFD or all non-SBFD symbols, including</w:t>
      </w:r>
    </w:p>
    <w:p w14:paraId="3685AB31" w14:textId="77777777" w:rsidR="007265ED" w:rsidRPr="009B52A3" w:rsidRDefault="007265ED" w:rsidP="007265ED">
      <w:pPr>
        <w:numPr>
          <w:ilvl w:val="3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>resource allocation in frequency domain for transmission or reception in SBFD symbols and non-SBFD symbols with different available frequency resource in different slots</w:t>
      </w:r>
    </w:p>
    <w:p w14:paraId="410549BF" w14:textId="77777777" w:rsidR="007265ED" w:rsidRPr="009B52A3" w:rsidRDefault="007265ED" w:rsidP="007265ED">
      <w:pPr>
        <w:numPr>
          <w:ilvl w:val="3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sz w:val="18"/>
          <w:szCs w:val="18"/>
          <w:lang w:val="en-US" w:eastAsia="ko-KR"/>
        </w:rPr>
      </w:pPr>
      <w:r w:rsidRPr="009B52A3">
        <w:rPr>
          <w:rFonts w:eastAsia="Malgun Gothic"/>
          <w:sz w:val="18"/>
          <w:szCs w:val="18"/>
          <w:lang w:val="en-US" w:eastAsia="ko-KR"/>
        </w:rPr>
        <w:t>CSI report of which associated CSI-RS instances occur in both SBFD symbols and non-SBFD symbols in different slots</w:t>
      </w:r>
    </w:p>
    <w:p w14:paraId="02EB0127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>Configurations for SRS, PUCCH and PUSCH on SBFD symbols and non-SBFD symbols, e.g., resources, frequency hopping parameters, UL power control parameters and/or beam/spatial relation</w:t>
      </w:r>
    </w:p>
    <w:p w14:paraId="0C97E3B4" w14:textId="77777777" w:rsidR="007265ED" w:rsidRPr="007265ED" w:rsidRDefault="007265ED" w:rsidP="007265ED">
      <w:pPr>
        <w:numPr>
          <w:ilvl w:val="2"/>
          <w:numId w:val="20"/>
        </w:num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  <w:r w:rsidRPr="007265ED">
        <w:rPr>
          <w:rFonts w:eastAsia="Malgun Gothic"/>
          <w:lang w:val="en-US" w:eastAsia="ko-KR"/>
        </w:rPr>
        <w:t xml:space="preserve">Collision handling between DL reception in DL </w:t>
      </w:r>
      <w:proofErr w:type="spellStart"/>
      <w:r w:rsidRPr="007265ED">
        <w:rPr>
          <w:rFonts w:eastAsia="Malgun Gothic"/>
          <w:lang w:val="en-US" w:eastAsia="ko-KR"/>
        </w:rPr>
        <w:t>subband</w:t>
      </w:r>
      <w:proofErr w:type="spellEnd"/>
      <w:r w:rsidRPr="007265ED">
        <w:rPr>
          <w:rFonts w:eastAsia="Malgun Gothic"/>
          <w:lang w:val="en-US" w:eastAsia="ko-KR"/>
        </w:rPr>
        <w:t xml:space="preserve">(s) and UL transmission in UL </w:t>
      </w:r>
      <w:proofErr w:type="spellStart"/>
      <w:r w:rsidRPr="007265ED">
        <w:rPr>
          <w:rFonts w:eastAsia="Malgun Gothic"/>
          <w:lang w:val="en-US" w:eastAsia="ko-KR"/>
        </w:rPr>
        <w:t>subband</w:t>
      </w:r>
      <w:proofErr w:type="spellEnd"/>
      <w:r w:rsidRPr="007265ED">
        <w:rPr>
          <w:rFonts w:eastAsia="Malgun Gothic"/>
          <w:lang w:val="en-US" w:eastAsia="ko-KR"/>
        </w:rPr>
        <w:t xml:space="preserve"> in a SBFD symbol</w:t>
      </w:r>
    </w:p>
    <w:p w14:paraId="4094AB4E" w14:textId="73FD7B4F" w:rsidR="00EA3904" w:rsidRPr="00921AB4" w:rsidRDefault="003E20FA" w:rsidP="005F326B">
      <w:pPr>
        <w:pStyle w:val="Comments"/>
        <w:ind w:left="1704"/>
        <w:rPr>
          <w:rFonts w:ascii="Times New Roman" w:hAnsi="Times New Roman"/>
          <w:i w:val="0"/>
          <w:iCs/>
          <w:sz w:val="22"/>
          <w:szCs w:val="22"/>
          <w:lang w:val="en-US"/>
        </w:rPr>
      </w:pPr>
      <w:r w:rsidRPr="00921AB4">
        <w:rPr>
          <w:rFonts w:ascii="Times New Roman" w:hAnsi="Times New Roman"/>
          <w:i w:val="0"/>
          <w:iCs/>
          <w:sz w:val="22"/>
          <w:szCs w:val="22"/>
          <w:lang w:val="en-US"/>
        </w:rPr>
        <w:t>…………………….</w:t>
      </w:r>
    </w:p>
    <w:p w14:paraId="3F847FC2" w14:textId="77777777" w:rsidR="00E11A69" w:rsidRPr="00921AB4" w:rsidRDefault="00E11A69" w:rsidP="003E20FA">
      <w:pPr>
        <w:pStyle w:val="Comments"/>
        <w:ind w:left="568"/>
        <w:rPr>
          <w:rFonts w:ascii="Times New Roman" w:hAnsi="Times New Roman"/>
          <w:i w:val="0"/>
          <w:iCs/>
          <w:sz w:val="22"/>
          <w:szCs w:val="22"/>
          <w:lang w:val="en-US"/>
        </w:rPr>
      </w:pPr>
    </w:p>
    <w:p w14:paraId="00E2EB5B" w14:textId="54276D12" w:rsidR="000C1ADE" w:rsidRPr="00820C6A" w:rsidRDefault="00544824" w:rsidP="000C1ADE">
      <w:pPr>
        <w:jc w:val="both"/>
        <w:rPr>
          <w:rFonts w:eastAsia="SimSun"/>
          <w:b/>
          <w:bCs/>
          <w:iCs/>
          <w:lang w:val="en-US"/>
        </w:rPr>
      </w:pPr>
      <w:r w:rsidRPr="00820C6A">
        <w:rPr>
          <w:rFonts w:eastAsia="SimSun"/>
          <w:b/>
          <w:bCs/>
          <w:iCs/>
          <w:shd w:val="clear" w:color="auto" w:fill="00CC00"/>
          <w:lang w:val="en-US"/>
        </w:rPr>
        <w:t>RAN1</w:t>
      </w:r>
      <w:r w:rsidR="00AD3195" w:rsidRPr="00820C6A">
        <w:rPr>
          <w:rFonts w:eastAsia="SimSun"/>
          <w:b/>
          <w:bCs/>
          <w:iCs/>
          <w:shd w:val="clear" w:color="auto" w:fill="00CC00"/>
          <w:lang w:val="en-US"/>
        </w:rPr>
        <w:t>#116</w:t>
      </w:r>
      <w:r w:rsidRPr="00820C6A">
        <w:rPr>
          <w:rFonts w:eastAsia="SimSun"/>
          <w:b/>
          <w:bCs/>
          <w:iCs/>
          <w:shd w:val="clear" w:color="auto" w:fill="00CC00"/>
          <w:lang w:val="en-US"/>
        </w:rPr>
        <w:t xml:space="preserve"> </w:t>
      </w:r>
      <w:r w:rsidR="00AD3195" w:rsidRPr="00820C6A">
        <w:rPr>
          <w:rFonts w:eastAsia="SimSun"/>
          <w:b/>
          <w:bCs/>
          <w:iCs/>
          <w:shd w:val="clear" w:color="auto" w:fill="00CC00"/>
          <w:lang w:val="en-US"/>
        </w:rPr>
        <w:t>A</w:t>
      </w:r>
      <w:r w:rsidRPr="00820C6A">
        <w:rPr>
          <w:rFonts w:eastAsia="SimSun"/>
          <w:b/>
          <w:bCs/>
          <w:iCs/>
          <w:shd w:val="clear" w:color="auto" w:fill="00CC00"/>
          <w:lang w:val="en-US"/>
        </w:rPr>
        <w:t>greement</w:t>
      </w:r>
      <w:r w:rsidRPr="00820C6A">
        <w:rPr>
          <w:rFonts w:eastAsia="SimSun"/>
          <w:b/>
          <w:bCs/>
          <w:iCs/>
          <w:lang w:val="en-US"/>
        </w:rPr>
        <w:t>:</w:t>
      </w:r>
    </w:p>
    <w:p w14:paraId="2F197A1B" w14:textId="77777777" w:rsidR="00544824" w:rsidRPr="00820C6A" w:rsidRDefault="00544824" w:rsidP="00675509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 w:rsidRPr="00820C6A">
        <w:rPr>
          <w:rStyle w:val="normaltextrun"/>
          <w:position w:val="2"/>
          <w:sz w:val="20"/>
          <w:szCs w:val="20"/>
          <w:lang w:val="en-US"/>
        </w:rPr>
        <w:t xml:space="preserve">For RRC connected mode UEs, at least cell-specific configuration on time and frequency (working assumption) location of SBFD </w:t>
      </w:r>
      <w:proofErr w:type="spellStart"/>
      <w:r w:rsidRPr="00820C6A">
        <w:rPr>
          <w:rStyle w:val="scxp188445932"/>
          <w:position w:val="2"/>
          <w:sz w:val="20"/>
          <w:szCs w:val="20"/>
          <w:lang w:val="en-US"/>
        </w:rPr>
        <w:t>subbands</w:t>
      </w:r>
      <w:proofErr w:type="spellEnd"/>
      <w:r w:rsidRPr="00820C6A">
        <w:rPr>
          <w:rStyle w:val="normaltextrun"/>
          <w:position w:val="2"/>
          <w:sz w:val="20"/>
          <w:szCs w:val="20"/>
          <w:lang w:val="en-US"/>
        </w:rPr>
        <w:t xml:space="preserve"> is supported within a TDD carrier.</w:t>
      </w:r>
      <w:r w:rsidRPr="00820C6A">
        <w:rPr>
          <w:rStyle w:val="eop"/>
          <w:sz w:val="20"/>
          <w:szCs w:val="20"/>
          <w:lang w:val="en-US"/>
        </w:rPr>
        <w:t>​</w:t>
      </w:r>
    </w:p>
    <w:p w14:paraId="0803C1E8" w14:textId="77777777" w:rsidR="003E24BC" w:rsidRDefault="003E24BC" w:rsidP="0047108C">
      <w:pPr>
        <w:pStyle w:val="Comments"/>
        <w:rPr>
          <w:rFonts w:ascii="Times New Roman" w:hAnsi="Times New Roman"/>
          <w:b/>
          <w:bCs/>
          <w:i w:val="0"/>
          <w:iCs/>
          <w:sz w:val="20"/>
          <w:szCs w:val="20"/>
          <w:shd w:val="clear" w:color="auto" w:fill="00CC00"/>
          <w:lang w:val="en-US"/>
        </w:rPr>
      </w:pPr>
    </w:p>
    <w:p w14:paraId="4E4B88F4" w14:textId="0C1B2269" w:rsidR="00675509" w:rsidRPr="00820C6A" w:rsidRDefault="00675509" w:rsidP="0047108C">
      <w:pPr>
        <w:pStyle w:val="Comments"/>
        <w:rPr>
          <w:rFonts w:ascii="Times New Roman" w:hAnsi="Times New Roman"/>
          <w:b/>
          <w:bCs/>
          <w:i w:val="0"/>
          <w:iCs/>
          <w:sz w:val="20"/>
          <w:szCs w:val="20"/>
          <w:lang w:val="en-US"/>
        </w:rPr>
      </w:pPr>
      <w:r w:rsidRPr="00820C6A">
        <w:rPr>
          <w:rFonts w:ascii="Times New Roman" w:hAnsi="Times New Roman"/>
          <w:b/>
          <w:bCs/>
          <w:i w:val="0"/>
          <w:iCs/>
          <w:sz w:val="20"/>
          <w:szCs w:val="20"/>
          <w:shd w:val="clear" w:color="auto" w:fill="00CC00"/>
          <w:lang w:val="en-US"/>
        </w:rPr>
        <w:t>RAN1#117 Agreement</w:t>
      </w:r>
      <w:r w:rsidRPr="00820C6A">
        <w:rPr>
          <w:rFonts w:ascii="Times New Roman" w:hAnsi="Times New Roman"/>
          <w:b/>
          <w:bCs/>
          <w:i w:val="0"/>
          <w:iCs/>
          <w:sz w:val="20"/>
          <w:szCs w:val="20"/>
          <w:lang w:val="en-US"/>
        </w:rPr>
        <w:t>:</w:t>
      </w:r>
    </w:p>
    <w:p w14:paraId="1C5AA42C" w14:textId="77777777" w:rsidR="00675509" w:rsidRPr="00820C6A" w:rsidRDefault="00675509" w:rsidP="0047108C">
      <w:pPr>
        <w:pStyle w:val="Comments"/>
        <w:numPr>
          <w:ilvl w:val="0"/>
          <w:numId w:val="30"/>
        </w:numPr>
        <w:rPr>
          <w:rFonts w:ascii="Times New Roman" w:hAnsi="Times New Roman"/>
          <w:i w:val="0"/>
          <w:iCs/>
          <w:sz w:val="20"/>
          <w:szCs w:val="20"/>
          <w:lang w:val="en-US"/>
        </w:rPr>
      </w:pPr>
      <w:r w:rsidRPr="00820C6A">
        <w:rPr>
          <w:rFonts w:ascii="Times New Roman" w:hAnsi="Times New Roman"/>
          <w:i w:val="0"/>
          <w:iCs/>
          <w:sz w:val="20"/>
          <w:szCs w:val="20"/>
          <w:lang w:val="en-US"/>
        </w:rPr>
        <w:t>For RRC connected mode UEs, SBFD subband time period:</w:t>
      </w:r>
    </w:p>
    <w:p w14:paraId="5C58DCE9" w14:textId="77777777" w:rsidR="00675509" w:rsidRPr="00820C6A" w:rsidRDefault="00675509" w:rsidP="0047108C">
      <w:pPr>
        <w:pStyle w:val="Comments"/>
        <w:numPr>
          <w:ilvl w:val="1"/>
          <w:numId w:val="31"/>
        </w:numPr>
        <w:rPr>
          <w:rFonts w:ascii="Times New Roman" w:hAnsi="Times New Roman"/>
          <w:i w:val="0"/>
          <w:iCs/>
          <w:sz w:val="20"/>
          <w:szCs w:val="20"/>
          <w:lang w:val="en-US"/>
        </w:rPr>
      </w:pPr>
      <w:r w:rsidRPr="00820C6A">
        <w:rPr>
          <w:rFonts w:ascii="Times New Roman" w:hAnsi="Times New Roman"/>
          <w:i w:val="0"/>
          <w:iCs/>
          <w:sz w:val="20"/>
          <w:szCs w:val="20"/>
          <w:lang w:val="en-US"/>
        </w:rPr>
        <w:t xml:space="preserve">When only one TDD-UL-DL pattern is configured, the period is the same as TDD-UL-DL pattern period configured by dl-UL-TransmissionPeriodicity in TDD-UL-DL-ConfigCommon. </w:t>
      </w:r>
    </w:p>
    <w:p w14:paraId="581FC7EF" w14:textId="77777777" w:rsidR="00675509" w:rsidRPr="00820C6A" w:rsidRDefault="00675509" w:rsidP="0047108C">
      <w:pPr>
        <w:pStyle w:val="Comments"/>
        <w:numPr>
          <w:ilvl w:val="1"/>
          <w:numId w:val="31"/>
        </w:numPr>
        <w:rPr>
          <w:rFonts w:ascii="Times New Roman" w:hAnsi="Times New Roman"/>
          <w:i w:val="0"/>
          <w:iCs/>
          <w:sz w:val="20"/>
          <w:szCs w:val="20"/>
          <w:lang w:val="en-US"/>
        </w:rPr>
      </w:pPr>
      <w:r w:rsidRPr="00820C6A">
        <w:rPr>
          <w:rFonts w:ascii="Times New Roman" w:hAnsi="Times New Roman"/>
          <w:i w:val="0"/>
          <w:iCs/>
          <w:sz w:val="20"/>
          <w:szCs w:val="20"/>
          <w:lang w:val="en-US"/>
        </w:rPr>
        <w:t>When two TDD-UL-DL patterns are configured, the period is the same as the sum of the two TDD-UL-DL pattern periods configured by dl-UL-TransmissionPeriodicity in TDD-UL-DL-ConfigCommon.</w:t>
      </w:r>
    </w:p>
    <w:p w14:paraId="0D597423" w14:textId="77777777" w:rsidR="00675509" w:rsidRPr="00820C6A" w:rsidRDefault="00675509" w:rsidP="00675509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1B1CB2BA" w14:textId="2E659521" w:rsidR="001A7CF8" w:rsidRPr="00820C6A" w:rsidRDefault="001A7CF8" w:rsidP="001A7CF8">
      <w:pPr>
        <w:pStyle w:val="Comments"/>
        <w:numPr>
          <w:ilvl w:val="0"/>
          <w:numId w:val="30"/>
        </w:numPr>
        <w:rPr>
          <w:rFonts w:ascii="Times New Roman" w:hAnsi="Times New Roman"/>
          <w:i w:val="0"/>
          <w:iCs/>
          <w:sz w:val="20"/>
          <w:szCs w:val="20"/>
          <w:lang w:val="en-US"/>
        </w:rPr>
      </w:pPr>
      <w:r w:rsidRPr="00820C6A">
        <w:rPr>
          <w:rFonts w:ascii="Times New Roman" w:hAnsi="Times New Roman"/>
          <w:i w:val="0"/>
          <w:iCs/>
          <w:sz w:val="20"/>
          <w:szCs w:val="20"/>
          <w:lang w:val="en-US"/>
        </w:rPr>
        <w:t>For cell-specific indication of SBFD subband frequency location, adopt the following option</w:t>
      </w:r>
      <w:r w:rsidR="00117889" w:rsidRPr="00820C6A">
        <w:rPr>
          <w:rFonts w:ascii="Times New Roman" w:hAnsi="Times New Roman"/>
          <w:i w:val="0"/>
          <w:iCs/>
          <w:sz w:val="20"/>
          <w:szCs w:val="20"/>
          <w:lang w:val="en-US"/>
        </w:rPr>
        <w:t>:</w:t>
      </w:r>
    </w:p>
    <w:p w14:paraId="37015519" w14:textId="77777777" w:rsidR="001A7CF8" w:rsidRPr="00820C6A" w:rsidRDefault="001A7CF8" w:rsidP="001A7CF8">
      <w:pPr>
        <w:pStyle w:val="Comments"/>
        <w:numPr>
          <w:ilvl w:val="1"/>
          <w:numId w:val="33"/>
        </w:numPr>
        <w:rPr>
          <w:rFonts w:ascii="Times New Roman" w:hAnsi="Times New Roman"/>
          <w:i w:val="0"/>
          <w:iCs/>
          <w:sz w:val="20"/>
          <w:szCs w:val="20"/>
          <w:lang w:val="en-US"/>
        </w:rPr>
      </w:pPr>
      <w:r w:rsidRPr="00820C6A">
        <w:rPr>
          <w:rFonts w:ascii="Times New Roman" w:hAnsi="Times New Roman"/>
          <w:i w:val="0"/>
          <w:iCs/>
          <w:sz w:val="20"/>
          <w:szCs w:val="20"/>
          <w:lang w:val="en-US"/>
        </w:rPr>
        <w:t xml:space="preserve">Option 1: Frequency locations of UL subband and DL subband(s) are explicitly configured. Guardband(s) if any are implicitly derived as the RBs which are not within UL subband or DL subband(s). </w:t>
      </w:r>
    </w:p>
    <w:p w14:paraId="153784B8" w14:textId="77777777" w:rsidR="00BA1341" w:rsidRPr="00820C6A" w:rsidRDefault="00BA1341" w:rsidP="00445B73">
      <w:pPr>
        <w:rPr>
          <w:rFonts w:eastAsia="MS Mincho"/>
          <w:b/>
          <w:bCs/>
          <w:shd w:val="clear" w:color="auto" w:fill="00CC00"/>
          <w:lang w:val="en-US"/>
        </w:rPr>
      </w:pPr>
    </w:p>
    <w:p w14:paraId="1A34DDF8" w14:textId="231AFFD0" w:rsidR="007A08F2" w:rsidRPr="00820C6A" w:rsidRDefault="00BA1341" w:rsidP="007A08F2">
      <w:pPr>
        <w:rPr>
          <w:b/>
          <w:bCs/>
          <w:shd w:val="clear" w:color="auto" w:fill="00CC00"/>
        </w:rPr>
      </w:pPr>
      <w:r w:rsidRPr="00820C6A">
        <w:rPr>
          <w:rFonts w:eastAsia="MS Mincho"/>
          <w:b/>
          <w:bCs/>
          <w:shd w:val="clear" w:color="auto" w:fill="00CC00"/>
          <w:lang w:val="en-US"/>
        </w:rPr>
        <w:t>RAN1#11</w:t>
      </w:r>
      <w:r w:rsidR="00F81797" w:rsidRPr="00820C6A">
        <w:rPr>
          <w:rFonts w:eastAsia="MS Mincho"/>
          <w:b/>
          <w:bCs/>
          <w:shd w:val="clear" w:color="auto" w:fill="00CC00"/>
          <w:lang w:val="en-US"/>
        </w:rPr>
        <w:t>6bis</w:t>
      </w:r>
      <w:r w:rsidRPr="00820C6A">
        <w:rPr>
          <w:rFonts w:eastAsia="MS Mincho"/>
          <w:b/>
          <w:bCs/>
          <w:shd w:val="clear" w:color="auto" w:fill="00CC00"/>
          <w:lang w:val="en-US"/>
        </w:rPr>
        <w:t xml:space="preserve"> A</w:t>
      </w:r>
      <w:proofErr w:type="spellStart"/>
      <w:r w:rsidRPr="00820C6A">
        <w:rPr>
          <w:b/>
          <w:bCs/>
          <w:shd w:val="clear" w:color="auto" w:fill="00CC00"/>
        </w:rPr>
        <w:t>greement</w:t>
      </w:r>
      <w:proofErr w:type="spellEnd"/>
      <w:r w:rsidRPr="00820C6A">
        <w:rPr>
          <w:b/>
          <w:bCs/>
          <w:shd w:val="clear" w:color="auto" w:fill="00CC00"/>
        </w:rPr>
        <w:t>:</w:t>
      </w:r>
    </w:p>
    <w:p w14:paraId="0203CADC" w14:textId="77777777" w:rsidR="007A08F2" w:rsidRPr="00820C6A" w:rsidRDefault="00BA1341" w:rsidP="007A08F2">
      <w:pPr>
        <w:pStyle w:val="ListParagraph"/>
        <w:numPr>
          <w:ilvl w:val="0"/>
          <w:numId w:val="30"/>
        </w:numPr>
        <w:rPr>
          <w:rStyle w:val="eop"/>
          <w:sz w:val="20"/>
          <w:szCs w:val="20"/>
          <w:lang w:val="en-US"/>
        </w:rPr>
      </w:pPr>
      <w:r w:rsidRPr="00820C6A">
        <w:rPr>
          <w:rStyle w:val="normaltextrun"/>
          <w:rFonts w:ascii="Times New Roman" w:hAnsi="Times New Roman"/>
          <w:color w:val="000000"/>
          <w:position w:val="2"/>
          <w:sz w:val="20"/>
          <w:szCs w:val="20"/>
          <w:lang w:val="en-US"/>
        </w:rPr>
        <w:t xml:space="preserve">Confirm the </w:t>
      </w:r>
      <w:r w:rsidRPr="00820C6A">
        <w:rPr>
          <w:rStyle w:val="normaltextrun"/>
          <w:rFonts w:ascii="Times New Roman" w:hAnsi="Times New Roman"/>
          <w:b/>
          <w:bCs/>
          <w:color w:val="000000"/>
          <w:position w:val="2"/>
          <w:sz w:val="20"/>
          <w:szCs w:val="20"/>
          <w:lang w:val="en-US"/>
        </w:rPr>
        <w:t>working assumption</w:t>
      </w:r>
      <w:r w:rsidRPr="00820C6A">
        <w:rPr>
          <w:rStyle w:val="normaltextrun"/>
          <w:rFonts w:ascii="Times New Roman" w:hAnsi="Times New Roman"/>
          <w:color w:val="000000"/>
          <w:position w:val="2"/>
          <w:sz w:val="20"/>
          <w:szCs w:val="20"/>
          <w:lang w:val="en-US"/>
        </w:rPr>
        <w:t>:</w:t>
      </w:r>
      <w:r w:rsidRPr="00820C6A">
        <w:rPr>
          <w:rStyle w:val="eop"/>
          <w:rFonts w:ascii="Times New Roman" w:hAnsi="Times New Roman"/>
          <w:sz w:val="20"/>
          <w:szCs w:val="20"/>
          <w:lang w:val="en-US"/>
        </w:rPr>
        <w:t>​</w:t>
      </w:r>
    </w:p>
    <w:p w14:paraId="73897124" w14:textId="77777777" w:rsidR="007A08F2" w:rsidRPr="00820C6A" w:rsidRDefault="00BA1341" w:rsidP="007A08F2">
      <w:pPr>
        <w:pStyle w:val="ListParagraph"/>
        <w:numPr>
          <w:ilvl w:val="1"/>
          <w:numId w:val="30"/>
        </w:numPr>
        <w:rPr>
          <w:rStyle w:val="eop"/>
          <w:sz w:val="20"/>
          <w:szCs w:val="20"/>
          <w:lang w:val="en-US"/>
        </w:rPr>
      </w:pPr>
      <w:r w:rsidRPr="00820C6A">
        <w:rPr>
          <w:rStyle w:val="normaltextrun"/>
          <w:rFonts w:ascii="Times New Roman" w:hAnsi="Times New Roman"/>
          <w:b/>
          <w:bCs/>
          <w:color w:val="000000"/>
          <w:position w:val="1"/>
          <w:sz w:val="20"/>
          <w:szCs w:val="20"/>
          <w:lang w:val="en-US"/>
        </w:rPr>
        <w:t>Working assumption</w:t>
      </w:r>
      <w:r w:rsidRPr="00820C6A">
        <w:rPr>
          <w:rStyle w:val="eop"/>
          <w:rFonts w:ascii="Times New Roman" w:hAnsi="Times New Roman"/>
          <w:sz w:val="20"/>
          <w:szCs w:val="20"/>
          <w:lang w:val="en-US"/>
        </w:rPr>
        <w:t>​</w:t>
      </w:r>
    </w:p>
    <w:p w14:paraId="2F99D56F" w14:textId="38BE31CE" w:rsidR="00BA1341" w:rsidRPr="00820C6A" w:rsidRDefault="00BA1341" w:rsidP="00820C6A">
      <w:pPr>
        <w:pStyle w:val="ListParagraph"/>
        <w:numPr>
          <w:ilvl w:val="2"/>
          <w:numId w:val="39"/>
        </w:numPr>
        <w:rPr>
          <w:sz w:val="20"/>
          <w:szCs w:val="20"/>
          <w:lang w:val="en-US"/>
        </w:rPr>
      </w:pPr>
      <w:r w:rsidRPr="00820C6A">
        <w:rPr>
          <w:rStyle w:val="normaltextrun"/>
          <w:rFonts w:ascii="Times New Roman" w:hAnsi="Times New Roman"/>
          <w:color w:val="000000"/>
          <w:position w:val="1"/>
          <w:sz w:val="20"/>
          <w:szCs w:val="20"/>
          <w:lang w:val="en-US"/>
        </w:rPr>
        <w:t>For SBFD aware UEs in RRC CONNECTED state, support CBRA and CFRA in SBFD symbols.</w:t>
      </w:r>
      <w:r w:rsidRPr="00820C6A">
        <w:rPr>
          <w:rStyle w:val="eop"/>
          <w:rFonts w:ascii="Times New Roman" w:hAnsi="Times New Roman"/>
          <w:sz w:val="20"/>
          <w:szCs w:val="20"/>
          <w:lang w:val="en-US"/>
        </w:rPr>
        <w:t>​</w:t>
      </w:r>
    </w:p>
    <w:p w14:paraId="59B6178F" w14:textId="77777777" w:rsidR="003A7CB5" w:rsidRPr="003A7CB5" w:rsidRDefault="003A7CB5" w:rsidP="003A7CB5">
      <w:pPr>
        <w:rPr>
          <w:b/>
          <w:bCs/>
        </w:rPr>
      </w:pPr>
      <w:r w:rsidRPr="003A7CB5">
        <w:rPr>
          <w:rFonts w:eastAsia="MS Mincho"/>
          <w:b/>
          <w:bCs/>
          <w:shd w:val="clear" w:color="auto" w:fill="00CC00"/>
          <w:lang w:val="en-US"/>
        </w:rPr>
        <w:t>RAN1#117 A</w:t>
      </w:r>
      <w:r w:rsidRPr="003A7CB5">
        <w:rPr>
          <w:b/>
          <w:bCs/>
          <w:shd w:val="clear" w:color="auto" w:fill="00CC00"/>
        </w:rPr>
        <w:t>greement:</w:t>
      </w:r>
    </w:p>
    <w:p w14:paraId="1D937203" w14:textId="77777777" w:rsidR="003A7CB5" w:rsidRPr="003A7CB5" w:rsidRDefault="003A7CB5" w:rsidP="003A7CB5">
      <w:pPr>
        <w:rPr>
          <w:rFonts w:eastAsia="DengXian"/>
          <w:iCs/>
        </w:rPr>
      </w:pPr>
      <w:r w:rsidRPr="003A7CB5">
        <w:rPr>
          <w:rFonts w:eastAsia="DengXian"/>
          <w:iCs/>
        </w:rPr>
        <w:t>Confirm the following working assumption.</w:t>
      </w:r>
    </w:p>
    <w:p w14:paraId="3C899570" w14:textId="77777777" w:rsidR="003A7CB5" w:rsidRPr="003A7CB5" w:rsidRDefault="003A7CB5" w:rsidP="003A7CB5">
      <w:pPr>
        <w:ind w:left="284"/>
        <w:rPr>
          <w:b/>
          <w:bCs/>
          <w:iCs/>
          <w:highlight w:val="darkYellow"/>
        </w:rPr>
      </w:pPr>
      <w:r w:rsidRPr="003A7CB5">
        <w:rPr>
          <w:b/>
          <w:bCs/>
          <w:iCs/>
          <w:highlight w:val="darkYellow"/>
        </w:rPr>
        <w:t>Working Assumption</w:t>
      </w:r>
    </w:p>
    <w:p w14:paraId="0536B3F2" w14:textId="77777777" w:rsidR="003A7CB5" w:rsidRPr="003A7CB5" w:rsidRDefault="003A7CB5" w:rsidP="003A7CB5">
      <w:pPr>
        <w:ind w:left="284"/>
      </w:pPr>
      <w:r w:rsidRPr="003A7CB5">
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</w:r>
    </w:p>
    <w:p w14:paraId="1EA1FE9E" w14:textId="77777777" w:rsidR="003A7CB5" w:rsidRPr="003A7CB5" w:rsidRDefault="003A7CB5" w:rsidP="003A7CB5">
      <w:pPr>
        <w:pStyle w:val="ListParagraph"/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1004"/>
        <w:contextualSpacing w:val="0"/>
        <w:jc w:val="both"/>
        <w:rPr>
          <w:rFonts w:ascii="Times New Roman" w:hAnsi="Times New Roman"/>
          <w:sz w:val="20"/>
          <w:szCs w:val="20"/>
          <w:lang w:val="en-US"/>
        </w:rPr>
      </w:pPr>
      <w:r w:rsidRPr="003A7CB5">
        <w:rPr>
          <w:rFonts w:ascii="Times New Roman" w:hAnsi="Times New Roman"/>
          <w:sz w:val="20"/>
          <w:szCs w:val="20"/>
          <w:lang w:val="en-US"/>
        </w:rPr>
        <w:t xml:space="preserve">For Option 1 with Alt 1-1, FFS whether/how to reinterpret </w:t>
      </w:r>
      <w:r w:rsidRPr="003A7CB5">
        <w:rPr>
          <w:rFonts w:ascii="Times New Roman" w:hAnsi="Times New Roman"/>
          <w:i/>
          <w:iCs/>
          <w:sz w:val="20"/>
          <w:szCs w:val="20"/>
          <w:lang w:val="en-US"/>
        </w:rPr>
        <w:t>msg1-FrequencyStart</w:t>
      </w:r>
      <w:r w:rsidRPr="003A7CB5">
        <w:rPr>
          <w:rFonts w:ascii="Times New Roman" w:hAnsi="Times New Roman"/>
          <w:sz w:val="20"/>
          <w:szCs w:val="20"/>
          <w:lang w:val="en-US"/>
        </w:rPr>
        <w:t xml:space="preserve"> in </w:t>
      </w:r>
      <w:r w:rsidRPr="003A7CB5">
        <w:rPr>
          <w:rFonts w:ascii="Times New Roman" w:hAnsi="Times New Roman"/>
          <w:i/>
          <w:iCs/>
          <w:sz w:val="20"/>
          <w:szCs w:val="20"/>
          <w:lang w:val="en-US"/>
        </w:rPr>
        <w:t>rach-ConfigCommon,</w:t>
      </w:r>
      <w:r w:rsidRPr="003A7CB5">
        <w:rPr>
          <w:rFonts w:ascii="Times New Roman" w:hAnsi="Times New Roman"/>
          <w:sz w:val="20"/>
          <w:szCs w:val="20"/>
          <w:lang w:val="en-US"/>
        </w:rPr>
        <w:t xml:space="preserve"> RO validation rules and SSB-RO mapping rules, etc.</w:t>
      </w:r>
    </w:p>
    <w:p w14:paraId="47B1B39D" w14:textId="77777777" w:rsidR="003A7CB5" w:rsidRPr="003A7CB5" w:rsidRDefault="003A7CB5" w:rsidP="003A7CB5">
      <w:pPr>
        <w:pStyle w:val="ListParagraph"/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1004"/>
        <w:contextualSpacing w:val="0"/>
        <w:jc w:val="both"/>
        <w:rPr>
          <w:rFonts w:ascii="Times New Roman" w:hAnsi="Times New Roman"/>
          <w:sz w:val="20"/>
          <w:szCs w:val="20"/>
          <w:lang w:val="en-US"/>
        </w:rPr>
      </w:pPr>
      <w:r w:rsidRPr="003A7CB5">
        <w:rPr>
          <w:rFonts w:ascii="Times New Roman" w:hAnsi="Times New Roman"/>
          <w:sz w:val="20"/>
          <w:szCs w:val="20"/>
          <w:lang w:val="en-US"/>
        </w:rPr>
        <w:t>For Option 2, FFS the RO validation rules, SSB-RO mapping rules, whether all the parameters currently in</w:t>
      </w:r>
      <w:r w:rsidRPr="003A7CB5">
        <w:rPr>
          <w:rFonts w:ascii="Times New Roman" w:hAnsi="Times New Roman"/>
          <w:i/>
          <w:iCs/>
          <w:sz w:val="20"/>
          <w:szCs w:val="20"/>
          <w:lang w:val="en-US"/>
        </w:rPr>
        <w:t xml:space="preserve"> rach-ConfigCommon</w:t>
      </w:r>
      <w:r w:rsidRPr="003A7CB5">
        <w:rPr>
          <w:rFonts w:ascii="Times New Roman" w:hAnsi="Times New Roman"/>
          <w:sz w:val="20"/>
          <w:szCs w:val="20"/>
          <w:lang w:val="en-US"/>
        </w:rPr>
        <w:t xml:space="preserve"> are necessary to be included in the additional RACH configuration, etc.</w:t>
      </w:r>
    </w:p>
    <w:p w14:paraId="07445B11" w14:textId="77777777" w:rsidR="003A7CB5" w:rsidRPr="003A7CB5" w:rsidRDefault="003A7CB5" w:rsidP="003A7CB5">
      <w:pPr>
        <w:ind w:left="284"/>
        <w:rPr>
          <w:iCs/>
        </w:rPr>
      </w:pPr>
      <w:r w:rsidRPr="003A7CB5">
        <w:rPr>
          <w:iCs/>
        </w:rPr>
        <w:t>UE is not required to support both options.</w:t>
      </w:r>
    </w:p>
    <w:p w14:paraId="2048B3B1" w14:textId="77777777" w:rsidR="00C71393" w:rsidRDefault="00C71393" w:rsidP="00445B73">
      <w:pPr>
        <w:rPr>
          <w:rFonts w:eastAsia="MS Mincho"/>
          <w:b/>
          <w:bCs/>
          <w:shd w:val="clear" w:color="auto" w:fill="00CC00"/>
          <w:lang w:val="en-US"/>
        </w:rPr>
      </w:pPr>
    </w:p>
    <w:p w14:paraId="4921D47D" w14:textId="48D4A19C" w:rsidR="00445B73" w:rsidRPr="00820C6A" w:rsidRDefault="00797663" w:rsidP="00445B73">
      <w:pPr>
        <w:rPr>
          <w:b/>
          <w:bCs/>
        </w:rPr>
      </w:pPr>
      <w:r w:rsidRPr="00820C6A">
        <w:rPr>
          <w:rFonts w:eastAsia="MS Mincho"/>
          <w:b/>
          <w:bCs/>
          <w:shd w:val="clear" w:color="auto" w:fill="00CC00"/>
          <w:lang w:val="en-US"/>
        </w:rPr>
        <w:t>RAN1#117 A</w:t>
      </w:r>
      <w:proofErr w:type="spellStart"/>
      <w:r w:rsidR="00BA1341" w:rsidRPr="00820C6A">
        <w:rPr>
          <w:b/>
          <w:bCs/>
          <w:shd w:val="clear" w:color="auto" w:fill="00CC00"/>
        </w:rPr>
        <w:t>greement</w:t>
      </w:r>
      <w:proofErr w:type="spellEnd"/>
      <w:r w:rsidR="008E6720" w:rsidRPr="00820C6A">
        <w:rPr>
          <w:b/>
          <w:bCs/>
          <w:shd w:val="clear" w:color="auto" w:fill="00CC00"/>
        </w:rPr>
        <w:t>:</w:t>
      </w:r>
    </w:p>
    <w:p w14:paraId="456BD627" w14:textId="3415F341" w:rsidR="00797663" w:rsidRPr="00820C6A" w:rsidRDefault="00797663" w:rsidP="00445B73">
      <w:pPr>
        <w:pStyle w:val="ListParagraph"/>
        <w:numPr>
          <w:ilvl w:val="0"/>
          <w:numId w:val="34"/>
        </w:numPr>
        <w:rPr>
          <w:rFonts w:ascii="Times New Roman" w:hAnsi="Times New Roman"/>
          <w:b/>
          <w:bCs/>
          <w:sz w:val="20"/>
          <w:szCs w:val="20"/>
        </w:rPr>
      </w:pPr>
      <w:r w:rsidRPr="00820C6A">
        <w:rPr>
          <w:rFonts w:ascii="Times New Roman" w:hAnsi="Times New Roman"/>
          <w:sz w:val="20"/>
          <w:szCs w:val="20"/>
        </w:rPr>
        <w:t xml:space="preserve">Support random access in SBFD symbols for UEs in RRC_IDLE/INACTIVE mode. </w:t>
      </w:r>
    </w:p>
    <w:p w14:paraId="3050212D" w14:textId="77777777" w:rsidR="00D17D00" w:rsidRDefault="00D17D00" w:rsidP="00E441F4">
      <w:pPr>
        <w:pStyle w:val="Comments"/>
        <w:rPr>
          <w:rFonts w:ascii="Times New Roman" w:hAnsi="Times New Roman"/>
          <w:i w:val="0"/>
          <w:iCs/>
          <w:color w:val="7030A0"/>
          <w:sz w:val="22"/>
          <w:szCs w:val="22"/>
          <w:lang w:val="en-US"/>
        </w:rPr>
      </w:pPr>
    </w:p>
    <w:p w14:paraId="45987B52" w14:textId="465B1C0E" w:rsidR="00E441F4" w:rsidRPr="00F949EB" w:rsidRDefault="00E441F4" w:rsidP="00E441F4">
      <w:pPr>
        <w:pStyle w:val="Comments"/>
        <w:rPr>
          <w:rFonts w:ascii="Times New Roman" w:hAnsi="Times New Roman"/>
          <w:bCs/>
          <w:i w:val="0"/>
          <w:iCs/>
          <w:sz w:val="22"/>
          <w:szCs w:val="22"/>
          <w:lang w:val="en-US"/>
        </w:rPr>
      </w:pPr>
      <w:r w:rsidRPr="00F949EB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In this contribution, we discuss the </w:t>
      </w:r>
      <w:r w:rsidR="009713AC" w:rsidRPr="00F949EB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time-frequency </w:t>
      </w:r>
      <w:r w:rsidRPr="00F949EB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configuration of </w:t>
      </w:r>
      <w:r w:rsidRPr="00F949EB">
        <w:rPr>
          <w:rFonts w:ascii="Times New Roman" w:hAnsi="Times New Roman"/>
          <w:i w:val="0"/>
          <w:iCs/>
          <w:sz w:val="22"/>
          <w:szCs w:val="22"/>
          <w:lang w:val="en-US" w:eastAsia="ko-KR"/>
        </w:rPr>
        <w:t>SBFD subbands and</w:t>
      </w:r>
      <w:r w:rsidR="001B7A9C" w:rsidRPr="00F949EB">
        <w:rPr>
          <w:rFonts w:ascii="Times New Roman" w:hAnsi="Times New Roman"/>
          <w:i w:val="0"/>
          <w:iCs/>
          <w:sz w:val="22"/>
          <w:szCs w:val="22"/>
          <w:lang w:val="en-US" w:eastAsia="ko-KR"/>
        </w:rPr>
        <w:t xml:space="preserve"> </w:t>
      </w:r>
      <w:r w:rsidRPr="00F949EB">
        <w:rPr>
          <w:rFonts w:ascii="Times New Roman" w:hAnsi="Times New Roman"/>
          <w:i w:val="0"/>
          <w:iCs/>
          <w:sz w:val="22"/>
          <w:szCs w:val="22"/>
          <w:lang w:val="en-US" w:eastAsia="ko-KR"/>
        </w:rPr>
        <w:t xml:space="preserve">random access in SBFD </w:t>
      </w:r>
      <w:r w:rsidR="00ED11D9" w:rsidRPr="00F949EB">
        <w:rPr>
          <w:rFonts w:ascii="Times New Roman" w:hAnsi="Times New Roman"/>
          <w:bCs/>
          <w:i w:val="0"/>
          <w:iCs/>
          <w:sz w:val="22"/>
          <w:szCs w:val="22"/>
          <w:lang w:val="en-US" w:eastAsia="en-US"/>
        </w:rPr>
        <w:t>operation</w:t>
      </w:r>
      <w:r w:rsidRPr="00F949EB">
        <w:rPr>
          <w:rFonts w:ascii="Times New Roman" w:eastAsia="SimSun" w:hAnsi="Times New Roman"/>
          <w:i w:val="0"/>
          <w:iCs/>
          <w:sz w:val="22"/>
          <w:szCs w:val="22"/>
          <w:lang w:eastAsia="zh-CN"/>
        </w:rPr>
        <w:t>.</w:t>
      </w:r>
    </w:p>
    <w:p w14:paraId="592D9ACC" w14:textId="77777777" w:rsidR="00E441F4" w:rsidRPr="00C34B2A" w:rsidRDefault="00E441F4" w:rsidP="000C1ADE">
      <w:pPr>
        <w:jc w:val="both"/>
        <w:rPr>
          <w:rFonts w:eastAsia="SimSun"/>
          <w:bCs/>
          <w:iCs/>
          <w:sz w:val="22"/>
          <w:szCs w:val="22"/>
          <w:lang w:val="en-US"/>
        </w:rPr>
      </w:pPr>
    </w:p>
    <w:p w14:paraId="0C258BDC" w14:textId="175323D2" w:rsidR="004B345B" w:rsidRDefault="007030B2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SBFD </w:t>
      </w:r>
      <w:proofErr w:type="spellStart"/>
      <w:r w:rsidR="00E441F4">
        <w:rPr>
          <w:rStyle w:val="B1Char"/>
          <w:b/>
          <w:sz w:val="28"/>
          <w:szCs w:val="28"/>
        </w:rPr>
        <w:t>S</w:t>
      </w:r>
      <w:r w:rsidR="00BA2543">
        <w:rPr>
          <w:rStyle w:val="B1Char"/>
          <w:b/>
          <w:sz w:val="28"/>
          <w:szCs w:val="28"/>
        </w:rPr>
        <w:t>ubband</w:t>
      </w:r>
      <w:proofErr w:type="spellEnd"/>
      <w:r w:rsidR="00BA2543">
        <w:rPr>
          <w:rStyle w:val="B1Char"/>
          <w:b/>
          <w:sz w:val="28"/>
          <w:szCs w:val="28"/>
        </w:rPr>
        <w:t xml:space="preserve"> Configuration</w:t>
      </w:r>
      <w:r w:rsidR="00CA1BC9" w:rsidRPr="000C1ADE">
        <w:rPr>
          <w:rStyle w:val="B1Char"/>
          <w:b/>
          <w:sz w:val="28"/>
          <w:szCs w:val="28"/>
        </w:rPr>
        <w:t xml:space="preserve"> </w:t>
      </w:r>
    </w:p>
    <w:p w14:paraId="1B78D22D" w14:textId="1082228E" w:rsidR="00225A52" w:rsidRDefault="00344FEC" w:rsidP="002D0143">
      <w:pPr>
        <w:tabs>
          <w:tab w:val="num" w:pos="720"/>
        </w:tabs>
        <w:jc w:val="both"/>
        <w:rPr>
          <w:rFonts w:eastAsia="Malgun Gothic"/>
          <w:sz w:val="22"/>
          <w:szCs w:val="22"/>
          <w:lang w:val="en-US" w:eastAsia="ko-KR"/>
        </w:rPr>
      </w:pPr>
      <w:r w:rsidRPr="0063339E">
        <w:rPr>
          <w:sz w:val="22"/>
          <w:szCs w:val="22"/>
        </w:rPr>
        <w:t xml:space="preserve">RAN1 made </w:t>
      </w:r>
      <w:r w:rsidR="00B53E56" w:rsidRPr="003D7336">
        <w:rPr>
          <w:rFonts w:eastAsia="DengXian"/>
          <w:iCs/>
          <w:sz w:val="22"/>
          <w:szCs w:val="22"/>
          <w:lang w:val="en-US" w:eastAsia="zh-CN"/>
        </w:rPr>
        <w:t xml:space="preserve">some progress </w:t>
      </w:r>
      <w:r w:rsidR="00AA22D3">
        <w:rPr>
          <w:rFonts w:eastAsia="DengXian"/>
          <w:iCs/>
          <w:sz w:val="22"/>
          <w:szCs w:val="22"/>
          <w:lang w:val="en-US" w:eastAsia="zh-CN"/>
        </w:rPr>
        <w:t xml:space="preserve">with </w:t>
      </w:r>
      <w:r w:rsidR="00241C3E" w:rsidRPr="0063339E">
        <w:rPr>
          <w:sz w:val="22"/>
          <w:szCs w:val="22"/>
        </w:rPr>
        <w:t>several</w:t>
      </w:r>
      <w:r w:rsidRPr="0063339E">
        <w:rPr>
          <w:sz w:val="22"/>
          <w:szCs w:val="22"/>
        </w:rPr>
        <w:t xml:space="preserve"> agreements </w:t>
      </w:r>
      <w:r w:rsidR="00CA69DB">
        <w:rPr>
          <w:sz w:val="22"/>
          <w:szCs w:val="22"/>
        </w:rPr>
        <w:t>for</w:t>
      </w:r>
      <w:r w:rsidR="002D0143">
        <w:rPr>
          <w:rFonts w:eastAsia="Malgun Gothic"/>
          <w:sz w:val="22"/>
          <w:szCs w:val="22"/>
          <w:lang w:val="en-US" w:eastAsia="ko-KR"/>
        </w:rPr>
        <w:t xml:space="preserve"> </w:t>
      </w:r>
      <w:r w:rsidR="00855E2D" w:rsidRPr="00855E2D">
        <w:rPr>
          <w:sz w:val="22"/>
          <w:szCs w:val="22"/>
          <w:lang w:val="en-US"/>
        </w:rPr>
        <w:t>RRC connected mode UEs</w:t>
      </w:r>
      <w:r w:rsidR="002255A5">
        <w:rPr>
          <w:sz w:val="22"/>
          <w:szCs w:val="22"/>
          <w:lang w:val="en-US"/>
        </w:rPr>
        <w:t>:</w:t>
      </w:r>
      <w:r w:rsidR="00855E2D" w:rsidRPr="00855E2D">
        <w:rPr>
          <w:sz w:val="22"/>
          <w:szCs w:val="22"/>
          <w:lang w:val="en-US"/>
        </w:rPr>
        <w:t xml:space="preserve"> </w:t>
      </w:r>
      <w:r w:rsidR="00DF55AC">
        <w:rPr>
          <w:sz w:val="22"/>
          <w:szCs w:val="22"/>
          <w:lang w:val="en-US"/>
        </w:rPr>
        <w:t xml:space="preserve">the time and </w:t>
      </w:r>
      <w:r w:rsidR="002D0143">
        <w:rPr>
          <w:sz w:val="22"/>
          <w:szCs w:val="22"/>
          <w:lang w:val="en-US"/>
        </w:rPr>
        <w:t>fr</w:t>
      </w:r>
      <w:r w:rsidR="00855E2D" w:rsidRPr="00855E2D">
        <w:rPr>
          <w:sz w:val="22"/>
          <w:szCs w:val="22"/>
          <w:lang w:val="en-US"/>
        </w:rPr>
        <w:t xml:space="preserve">equency locations of UL </w:t>
      </w:r>
      <w:proofErr w:type="spellStart"/>
      <w:r w:rsidR="00855E2D" w:rsidRPr="00855E2D">
        <w:rPr>
          <w:sz w:val="22"/>
          <w:szCs w:val="22"/>
          <w:lang w:val="en-US"/>
        </w:rPr>
        <w:t>subband</w:t>
      </w:r>
      <w:proofErr w:type="spellEnd"/>
      <w:r w:rsidR="00855E2D" w:rsidRPr="00855E2D">
        <w:rPr>
          <w:sz w:val="22"/>
          <w:szCs w:val="22"/>
          <w:lang w:val="en-US"/>
        </w:rPr>
        <w:t xml:space="preserve"> and DL </w:t>
      </w:r>
      <w:proofErr w:type="spellStart"/>
      <w:r w:rsidR="00855E2D" w:rsidRPr="00855E2D">
        <w:rPr>
          <w:sz w:val="22"/>
          <w:szCs w:val="22"/>
          <w:lang w:val="en-US"/>
        </w:rPr>
        <w:t>subband</w:t>
      </w:r>
      <w:proofErr w:type="spellEnd"/>
      <w:r w:rsidR="00855E2D" w:rsidRPr="00855E2D">
        <w:rPr>
          <w:sz w:val="22"/>
          <w:szCs w:val="22"/>
          <w:lang w:val="en-US"/>
        </w:rPr>
        <w:t>(s) are explicitly configured</w:t>
      </w:r>
      <w:r w:rsidR="00047D60">
        <w:rPr>
          <w:sz w:val="22"/>
          <w:szCs w:val="22"/>
          <w:lang w:val="en-US"/>
        </w:rPr>
        <w:t xml:space="preserve"> </w:t>
      </w:r>
      <w:r w:rsidR="00CC32EA">
        <w:rPr>
          <w:sz w:val="22"/>
          <w:szCs w:val="22"/>
          <w:lang w:val="en-US"/>
        </w:rPr>
        <w:t xml:space="preserve">in a </w:t>
      </w:r>
      <w:r w:rsidR="00B639EC">
        <w:rPr>
          <w:sz w:val="22"/>
          <w:szCs w:val="22"/>
          <w:lang w:val="en-US"/>
        </w:rPr>
        <w:t xml:space="preserve">cell specific </w:t>
      </w:r>
      <w:r w:rsidR="00573F45">
        <w:rPr>
          <w:sz w:val="22"/>
          <w:szCs w:val="22"/>
          <w:lang w:val="en-US"/>
        </w:rPr>
        <w:t>manner</w:t>
      </w:r>
      <w:r w:rsidR="00B639EC">
        <w:rPr>
          <w:sz w:val="22"/>
          <w:szCs w:val="22"/>
          <w:lang w:val="en-US"/>
        </w:rPr>
        <w:t>.</w:t>
      </w:r>
      <w:r w:rsidR="00CA69DB">
        <w:rPr>
          <w:sz w:val="22"/>
          <w:szCs w:val="22"/>
          <w:lang w:val="en-US"/>
        </w:rPr>
        <w:t xml:space="preserve"> In other words,</w:t>
      </w:r>
      <w:r w:rsidR="00CA69DB" w:rsidRPr="00CA69DB">
        <w:rPr>
          <w:rFonts w:eastAsia="Malgun Gothic"/>
          <w:sz w:val="22"/>
          <w:szCs w:val="22"/>
          <w:lang w:val="en-US" w:eastAsia="ko-KR"/>
        </w:rPr>
        <w:t xml:space="preserve"> </w:t>
      </w:r>
      <w:r w:rsidR="00CA69DB">
        <w:rPr>
          <w:rFonts w:eastAsia="Malgun Gothic"/>
          <w:sz w:val="22"/>
          <w:szCs w:val="22"/>
          <w:lang w:val="en-US" w:eastAsia="ko-KR"/>
        </w:rPr>
        <w:t>the</w:t>
      </w:r>
      <w:r w:rsidR="00CA69DB" w:rsidRPr="007265ED">
        <w:rPr>
          <w:rFonts w:eastAsia="Malgun Gothic"/>
          <w:sz w:val="22"/>
          <w:szCs w:val="22"/>
          <w:lang w:val="en-US" w:eastAsia="ko-KR"/>
        </w:rPr>
        <w:t xml:space="preserve"> time and frequency locations of </w:t>
      </w:r>
      <w:proofErr w:type="spellStart"/>
      <w:r w:rsidR="00CA69DB" w:rsidRPr="007265ED">
        <w:rPr>
          <w:rFonts w:eastAsia="Malgun Gothic"/>
          <w:sz w:val="22"/>
          <w:szCs w:val="22"/>
          <w:lang w:val="en-US" w:eastAsia="ko-KR"/>
        </w:rPr>
        <w:t>subbands</w:t>
      </w:r>
      <w:proofErr w:type="spellEnd"/>
      <w:r w:rsidR="00CA69DB" w:rsidRPr="007265ED">
        <w:rPr>
          <w:rFonts w:eastAsia="Malgun Gothic"/>
          <w:sz w:val="22"/>
          <w:szCs w:val="22"/>
          <w:lang w:val="en-US" w:eastAsia="ko-KR"/>
        </w:rPr>
        <w:t xml:space="preserve"> for SBFD operation are known to SBFD aware UEs</w:t>
      </w:r>
      <w:r w:rsidR="00363137">
        <w:rPr>
          <w:rFonts w:eastAsia="Malgun Gothic"/>
          <w:sz w:val="22"/>
          <w:szCs w:val="22"/>
          <w:lang w:val="en-US" w:eastAsia="ko-KR"/>
        </w:rPr>
        <w:t xml:space="preserve"> in advance</w:t>
      </w:r>
      <w:r w:rsidR="00CA69DB">
        <w:rPr>
          <w:rFonts w:eastAsia="Malgun Gothic"/>
          <w:sz w:val="22"/>
          <w:szCs w:val="22"/>
          <w:lang w:val="en-US" w:eastAsia="ko-KR"/>
        </w:rPr>
        <w:t xml:space="preserve">. </w:t>
      </w:r>
    </w:p>
    <w:p w14:paraId="32FB8B87" w14:textId="64BD3D68" w:rsidR="00855E2D" w:rsidRDefault="00225A52" w:rsidP="002D0143">
      <w:pPr>
        <w:tabs>
          <w:tab w:val="num" w:pos="720"/>
        </w:tabs>
        <w:jc w:val="both"/>
        <w:rPr>
          <w:sz w:val="22"/>
          <w:szCs w:val="22"/>
          <w:lang w:val="en-US"/>
        </w:rPr>
      </w:pPr>
      <w:r>
        <w:rPr>
          <w:rFonts w:eastAsia="Malgun Gothic"/>
          <w:sz w:val="22"/>
          <w:szCs w:val="22"/>
          <w:lang w:val="en-US" w:eastAsia="ko-KR"/>
        </w:rPr>
        <w:t xml:space="preserve">For </w:t>
      </w:r>
      <w:r w:rsidR="004511A4">
        <w:rPr>
          <w:rFonts w:eastAsia="Malgun Gothic"/>
          <w:sz w:val="22"/>
          <w:szCs w:val="22"/>
          <w:lang w:val="en-US" w:eastAsia="ko-KR"/>
        </w:rPr>
        <w:t xml:space="preserve">SBFD </w:t>
      </w:r>
      <w:r w:rsidR="00D106BD">
        <w:rPr>
          <w:rFonts w:eastAsia="Malgun Gothic"/>
          <w:sz w:val="22"/>
          <w:szCs w:val="22"/>
          <w:lang w:val="en-US" w:eastAsia="ko-KR"/>
        </w:rPr>
        <w:t>time location</w:t>
      </w:r>
      <w:r w:rsidR="008E6772">
        <w:rPr>
          <w:rFonts w:eastAsia="Malgun Gothic"/>
          <w:sz w:val="22"/>
          <w:szCs w:val="22"/>
          <w:lang w:val="en-US" w:eastAsia="ko-KR"/>
        </w:rPr>
        <w:t xml:space="preserve">, </w:t>
      </w:r>
      <w:r w:rsidR="00D106BD">
        <w:rPr>
          <w:rFonts w:eastAsia="Malgun Gothic"/>
          <w:sz w:val="22"/>
          <w:szCs w:val="22"/>
          <w:lang w:val="en-US" w:eastAsia="ko-KR"/>
        </w:rPr>
        <w:t xml:space="preserve">either </w:t>
      </w:r>
      <w:r w:rsidR="008E6772">
        <w:rPr>
          <w:rFonts w:eastAsia="Malgun Gothic"/>
          <w:sz w:val="22"/>
          <w:szCs w:val="22"/>
          <w:lang w:val="en-US" w:eastAsia="ko-KR"/>
        </w:rPr>
        <w:t>one o</w:t>
      </w:r>
      <w:r w:rsidR="00D106BD">
        <w:rPr>
          <w:rFonts w:eastAsia="Malgun Gothic"/>
          <w:sz w:val="22"/>
          <w:szCs w:val="22"/>
          <w:lang w:val="en-US" w:eastAsia="ko-KR"/>
        </w:rPr>
        <w:t xml:space="preserve">r </w:t>
      </w:r>
      <w:r w:rsidR="008E6772">
        <w:rPr>
          <w:rFonts w:eastAsia="Malgun Gothic"/>
          <w:sz w:val="22"/>
          <w:szCs w:val="22"/>
          <w:lang w:val="en-US" w:eastAsia="ko-KR"/>
        </w:rPr>
        <w:t>two patterns can be configured</w:t>
      </w:r>
      <w:r w:rsidR="002A0A79">
        <w:rPr>
          <w:rFonts w:eastAsia="Malgun Gothic"/>
          <w:sz w:val="22"/>
          <w:szCs w:val="22"/>
          <w:lang w:val="en-US" w:eastAsia="ko-KR"/>
        </w:rPr>
        <w:t>:</w:t>
      </w:r>
      <w:r w:rsidR="008E6772">
        <w:rPr>
          <w:rFonts w:eastAsia="Malgun Gothic"/>
          <w:sz w:val="22"/>
          <w:szCs w:val="22"/>
          <w:lang w:val="en-US" w:eastAsia="ko-KR"/>
        </w:rPr>
        <w:t xml:space="preserve"> </w:t>
      </w:r>
      <w:r w:rsidR="00CA69DB">
        <w:rPr>
          <w:sz w:val="22"/>
          <w:szCs w:val="22"/>
          <w:lang w:val="en-US"/>
        </w:rPr>
        <w:t xml:space="preserve"> </w:t>
      </w:r>
    </w:p>
    <w:p w14:paraId="5D70C360" w14:textId="00133503" w:rsidR="00225A52" w:rsidRPr="00225A52" w:rsidRDefault="00225A52" w:rsidP="002A0A79">
      <w:pPr>
        <w:numPr>
          <w:ilvl w:val="0"/>
          <w:numId w:val="35"/>
        </w:numPr>
        <w:tabs>
          <w:tab w:val="num" w:pos="1440"/>
        </w:tabs>
        <w:jc w:val="both"/>
        <w:rPr>
          <w:sz w:val="22"/>
          <w:szCs w:val="22"/>
        </w:rPr>
      </w:pPr>
      <w:r w:rsidRPr="00225A52">
        <w:rPr>
          <w:sz w:val="22"/>
          <w:szCs w:val="22"/>
          <w:lang w:val="en-US"/>
        </w:rPr>
        <w:t>When only one TDD-UL-DL pattern is configured</w:t>
      </w:r>
      <w:r w:rsidR="00721143">
        <w:rPr>
          <w:sz w:val="22"/>
          <w:szCs w:val="22"/>
          <w:lang w:val="en-US"/>
        </w:rPr>
        <w:t xml:space="preserve"> as an example in Figure 1</w:t>
      </w:r>
      <w:r w:rsidRPr="00225A52">
        <w:rPr>
          <w:sz w:val="22"/>
          <w:szCs w:val="22"/>
          <w:lang w:val="en-US"/>
        </w:rPr>
        <w:t xml:space="preserve">, the period is the same as TDD-UL-DL pattern period configured by </w:t>
      </w:r>
      <w:r w:rsidRPr="00225A52">
        <w:rPr>
          <w:i/>
          <w:iCs/>
          <w:sz w:val="22"/>
          <w:szCs w:val="22"/>
          <w:lang w:val="en-US"/>
        </w:rPr>
        <w:t>dl-UL-</w:t>
      </w:r>
      <w:proofErr w:type="spellStart"/>
      <w:r w:rsidRPr="00225A52">
        <w:rPr>
          <w:i/>
          <w:iCs/>
          <w:sz w:val="22"/>
          <w:szCs w:val="22"/>
          <w:lang w:val="en-US"/>
        </w:rPr>
        <w:t>TransmissionPeriodicity</w:t>
      </w:r>
      <w:proofErr w:type="spellEnd"/>
      <w:r w:rsidRPr="00225A52">
        <w:rPr>
          <w:sz w:val="22"/>
          <w:szCs w:val="22"/>
          <w:lang w:val="en-US"/>
        </w:rPr>
        <w:t xml:space="preserve"> in </w:t>
      </w:r>
      <w:r w:rsidRPr="00225A52">
        <w:rPr>
          <w:i/>
          <w:iCs/>
          <w:sz w:val="22"/>
          <w:szCs w:val="22"/>
          <w:lang w:val="en-US"/>
        </w:rPr>
        <w:t>TDD-UL-DL-</w:t>
      </w:r>
      <w:proofErr w:type="spellStart"/>
      <w:r w:rsidRPr="00225A52">
        <w:rPr>
          <w:i/>
          <w:iCs/>
          <w:sz w:val="22"/>
          <w:szCs w:val="22"/>
          <w:lang w:val="en-US"/>
        </w:rPr>
        <w:t>ConfigCommon</w:t>
      </w:r>
      <w:proofErr w:type="spellEnd"/>
      <w:r w:rsidRPr="00225A52">
        <w:rPr>
          <w:sz w:val="22"/>
          <w:szCs w:val="22"/>
          <w:lang w:val="en-US"/>
        </w:rPr>
        <w:t xml:space="preserve">. </w:t>
      </w:r>
    </w:p>
    <w:p w14:paraId="4A040EEB" w14:textId="13745BAB" w:rsidR="00225A52" w:rsidRPr="00225A52" w:rsidRDefault="00225A52" w:rsidP="002A0A79">
      <w:pPr>
        <w:numPr>
          <w:ilvl w:val="0"/>
          <w:numId w:val="35"/>
        </w:numPr>
        <w:tabs>
          <w:tab w:val="num" w:pos="1440"/>
        </w:tabs>
        <w:jc w:val="both"/>
        <w:rPr>
          <w:sz w:val="22"/>
          <w:szCs w:val="22"/>
        </w:rPr>
      </w:pPr>
      <w:r w:rsidRPr="00225A52">
        <w:rPr>
          <w:sz w:val="22"/>
          <w:szCs w:val="22"/>
          <w:lang w:val="en-US"/>
        </w:rPr>
        <w:t>When two TDD-UL-DL patterns are configured</w:t>
      </w:r>
      <w:r w:rsidR="00721143">
        <w:rPr>
          <w:sz w:val="22"/>
          <w:szCs w:val="22"/>
          <w:lang w:val="en-US"/>
        </w:rPr>
        <w:t xml:space="preserve"> as an example in Figure 2</w:t>
      </w:r>
      <w:r w:rsidRPr="00225A52">
        <w:rPr>
          <w:sz w:val="22"/>
          <w:szCs w:val="22"/>
          <w:lang w:val="en-US"/>
        </w:rPr>
        <w:t xml:space="preserve">, the period is the same as the sum of the two TDD-UL-DL pattern periods configured by </w:t>
      </w:r>
      <w:r w:rsidRPr="00225A52">
        <w:rPr>
          <w:i/>
          <w:iCs/>
          <w:sz w:val="22"/>
          <w:szCs w:val="22"/>
          <w:lang w:val="en-US"/>
        </w:rPr>
        <w:t>dl-UL-</w:t>
      </w:r>
      <w:proofErr w:type="spellStart"/>
      <w:r w:rsidRPr="00225A52">
        <w:rPr>
          <w:i/>
          <w:iCs/>
          <w:sz w:val="22"/>
          <w:szCs w:val="22"/>
          <w:lang w:val="en-US"/>
        </w:rPr>
        <w:t>TransmissionPeriodicity</w:t>
      </w:r>
      <w:proofErr w:type="spellEnd"/>
      <w:r w:rsidRPr="00225A52">
        <w:rPr>
          <w:sz w:val="22"/>
          <w:szCs w:val="22"/>
          <w:lang w:val="en-US"/>
        </w:rPr>
        <w:t xml:space="preserve"> in </w:t>
      </w:r>
      <w:r w:rsidRPr="00225A52">
        <w:rPr>
          <w:i/>
          <w:iCs/>
          <w:sz w:val="22"/>
          <w:szCs w:val="22"/>
          <w:lang w:val="en-US"/>
        </w:rPr>
        <w:t>TDD-UL-DL-</w:t>
      </w:r>
      <w:proofErr w:type="spellStart"/>
      <w:r w:rsidRPr="00225A52">
        <w:rPr>
          <w:i/>
          <w:iCs/>
          <w:sz w:val="22"/>
          <w:szCs w:val="22"/>
          <w:lang w:val="en-US"/>
        </w:rPr>
        <w:t>ConfigCommon</w:t>
      </w:r>
      <w:proofErr w:type="spellEnd"/>
      <w:r w:rsidRPr="00225A52">
        <w:rPr>
          <w:sz w:val="22"/>
          <w:szCs w:val="22"/>
          <w:lang w:val="en-US"/>
        </w:rPr>
        <w:t>.</w:t>
      </w:r>
    </w:p>
    <w:p w14:paraId="17434CD7" w14:textId="115DDF01" w:rsidR="007B6EC9" w:rsidRDefault="007B6EC9" w:rsidP="00BA13FF">
      <w:pPr>
        <w:tabs>
          <w:tab w:val="num" w:pos="720"/>
        </w:tabs>
        <w:jc w:val="center"/>
      </w:pPr>
      <w:r>
        <w:rPr>
          <w:noProof/>
          <w:sz w:val="22"/>
          <w:szCs w:val="22"/>
          <w:lang w:val="en-US"/>
        </w:rPr>
        <w:drawing>
          <wp:inline distT="0" distB="0" distL="0" distR="0" wp14:anchorId="582C0189" wp14:editId="120596A8">
            <wp:extent cx="6136749" cy="1833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262" cy="183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448B8" w14:textId="0E4CFAC5" w:rsidR="009E0706" w:rsidRPr="009E0706" w:rsidRDefault="004511A4" w:rsidP="009E0706">
      <w:pPr>
        <w:tabs>
          <w:tab w:val="num" w:pos="720"/>
        </w:tabs>
        <w:ind w:left="568"/>
        <w:jc w:val="both"/>
        <w:rPr>
          <w:b/>
          <w:bCs/>
          <w:sz w:val="22"/>
          <w:szCs w:val="22"/>
          <w:lang w:val="en-US"/>
        </w:rPr>
      </w:pPr>
      <w:r w:rsidRPr="009E0706">
        <w:rPr>
          <w:b/>
          <w:bCs/>
          <w:sz w:val="22"/>
          <w:szCs w:val="22"/>
          <w:lang w:val="en-US"/>
        </w:rPr>
        <w:t xml:space="preserve">Figure 1. </w:t>
      </w:r>
      <w:r w:rsidRPr="009E0706">
        <w:rPr>
          <w:rFonts w:eastAsia="Malgun Gothic"/>
          <w:b/>
          <w:bCs/>
          <w:sz w:val="22"/>
          <w:szCs w:val="22"/>
          <w:lang w:val="en-US" w:eastAsia="ko-KR"/>
        </w:rPr>
        <w:t>SBFD time location</w:t>
      </w:r>
      <w:r w:rsidRPr="009E0706">
        <w:rPr>
          <w:b/>
          <w:bCs/>
          <w:sz w:val="22"/>
          <w:szCs w:val="22"/>
          <w:lang w:val="en-US"/>
        </w:rPr>
        <w:t xml:space="preserve"> with only </w:t>
      </w:r>
      <w:r w:rsidR="00225A52" w:rsidRPr="00225A52">
        <w:rPr>
          <w:b/>
          <w:bCs/>
          <w:sz w:val="22"/>
          <w:szCs w:val="22"/>
          <w:lang w:val="en-US"/>
        </w:rPr>
        <w:t>one TDD-UL-DL pattern configured</w:t>
      </w:r>
      <w:r w:rsidR="009E0706" w:rsidRPr="009E0706">
        <w:rPr>
          <w:b/>
          <w:bCs/>
          <w:sz w:val="22"/>
          <w:szCs w:val="22"/>
          <w:lang w:val="en-US"/>
        </w:rPr>
        <w:t>.</w:t>
      </w:r>
    </w:p>
    <w:p w14:paraId="1B0CB43C" w14:textId="77777777" w:rsidR="009E0706" w:rsidRDefault="009E0706" w:rsidP="002D0143">
      <w:pPr>
        <w:tabs>
          <w:tab w:val="num" w:pos="720"/>
        </w:tabs>
        <w:jc w:val="both"/>
        <w:rPr>
          <w:sz w:val="22"/>
          <w:szCs w:val="22"/>
          <w:lang w:val="en-US"/>
        </w:rPr>
      </w:pPr>
    </w:p>
    <w:p w14:paraId="71AFA5AC" w14:textId="7222A901" w:rsidR="009E0706" w:rsidRDefault="002429A7" w:rsidP="00BA13FF">
      <w:pPr>
        <w:tabs>
          <w:tab w:val="num" w:pos="720"/>
        </w:tabs>
        <w:jc w:val="center"/>
      </w:pPr>
      <w:r>
        <w:rPr>
          <w:noProof/>
          <w:sz w:val="22"/>
          <w:szCs w:val="22"/>
          <w:lang w:val="en-US"/>
        </w:rPr>
        <w:drawing>
          <wp:inline distT="0" distB="0" distL="0" distR="0" wp14:anchorId="3EFF271B" wp14:editId="7281FEAD">
            <wp:extent cx="6175375" cy="148651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017" cy="149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3ABD8" w14:textId="15E49991" w:rsidR="009E0706" w:rsidRDefault="009E0706" w:rsidP="009E0706">
      <w:pPr>
        <w:tabs>
          <w:tab w:val="num" w:pos="720"/>
        </w:tabs>
        <w:ind w:left="568"/>
        <w:jc w:val="both"/>
        <w:rPr>
          <w:b/>
          <w:bCs/>
          <w:sz w:val="22"/>
          <w:szCs w:val="22"/>
          <w:lang w:val="en-US"/>
        </w:rPr>
      </w:pPr>
      <w:r w:rsidRPr="009E0706">
        <w:rPr>
          <w:b/>
          <w:bCs/>
          <w:sz w:val="22"/>
          <w:szCs w:val="22"/>
          <w:lang w:val="en-US"/>
        </w:rPr>
        <w:t xml:space="preserve">Figure </w:t>
      </w:r>
      <w:r w:rsidR="002429A7">
        <w:rPr>
          <w:b/>
          <w:bCs/>
          <w:sz w:val="22"/>
          <w:szCs w:val="22"/>
          <w:lang w:val="en-US"/>
        </w:rPr>
        <w:t>2</w:t>
      </w:r>
      <w:r w:rsidRPr="009E0706">
        <w:rPr>
          <w:b/>
          <w:bCs/>
          <w:sz w:val="22"/>
          <w:szCs w:val="22"/>
          <w:lang w:val="en-US"/>
        </w:rPr>
        <w:t xml:space="preserve">. </w:t>
      </w:r>
      <w:r w:rsidRPr="009E0706">
        <w:rPr>
          <w:rFonts w:eastAsia="Malgun Gothic"/>
          <w:b/>
          <w:bCs/>
          <w:sz w:val="22"/>
          <w:szCs w:val="22"/>
          <w:lang w:val="en-US" w:eastAsia="ko-KR"/>
        </w:rPr>
        <w:t>SBFD time location</w:t>
      </w:r>
      <w:r w:rsidRPr="009E0706">
        <w:rPr>
          <w:b/>
          <w:bCs/>
          <w:sz w:val="22"/>
          <w:szCs w:val="22"/>
          <w:lang w:val="en-US"/>
        </w:rPr>
        <w:t xml:space="preserve"> with </w:t>
      </w:r>
      <w:r w:rsidR="002429A7">
        <w:rPr>
          <w:b/>
          <w:bCs/>
          <w:sz w:val="22"/>
          <w:szCs w:val="22"/>
          <w:lang w:val="en-US"/>
        </w:rPr>
        <w:t>two</w:t>
      </w:r>
      <w:r w:rsidR="00225A52" w:rsidRPr="00225A52">
        <w:rPr>
          <w:b/>
          <w:bCs/>
          <w:sz w:val="22"/>
          <w:szCs w:val="22"/>
          <w:lang w:val="en-US"/>
        </w:rPr>
        <w:t xml:space="preserve"> TDD-UL-DL pattern</w:t>
      </w:r>
      <w:r w:rsidR="00CE217C">
        <w:rPr>
          <w:b/>
          <w:bCs/>
          <w:sz w:val="22"/>
          <w:szCs w:val="22"/>
          <w:lang w:val="en-US"/>
        </w:rPr>
        <w:t>s</w:t>
      </w:r>
      <w:r w:rsidR="00225A52" w:rsidRPr="00225A52">
        <w:rPr>
          <w:b/>
          <w:bCs/>
          <w:sz w:val="22"/>
          <w:szCs w:val="22"/>
          <w:lang w:val="en-US"/>
        </w:rPr>
        <w:t xml:space="preserve"> configured</w:t>
      </w:r>
      <w:r w:rsidRPr="009E0706">
        <w:rPr>
          <w:b/>
          <w:bCs/>
          <w:sz w:val="22"/>
          <w:szCs w:val="22"/>
          <w:lang w:val="en-US"/>
        </w:rPr>
        <w:t>.</w:t>
      </w:r>
    </w:p>
    <w:p w14:paraId="3F6BD8C4" w14:textId="77777777" w:rsidR="008C38E8" w:rsidRDefault="008C38E8" w:rsidP="006234FA">
      <w:pPr>
        <w:tabs>
          <w:tab w:val="num" w:pos="720"/>
        </w:tabs>
        <w:jc w:val="both"/>
        <w:rPr>
          <w:b/>
          <w:bCs/>
          <w:sz w:val="22"/>
          <w:szCs w:val="22"/>
          <w:lang w:val="en-US"/>
        </w:rPr>
      </w:pPr>
    </w:p>
    <w:p w14:paraId="2A73E1EE" w14:textId="66EA12F2" w:rsidR="008649FE" w:rsidRPr="00315EFE" w:rsidRDefault="000A4F44" w:rsidP="00A77BD3">
      <w:pPr>
        <w:spacing w:after="0"/>
        <w:jc w:val="both"/>
        <w:rPr>
          <w:rFonts w:eastAsia="Batang" w:cstheme="minorBidi"/>
          <w:sz w:val="22"/>
          <w:szCs w:val="22"/>
          <w:lang w:eastAsia="zh-CN"/>
        </w:rPr>
      </w:pPr>
      <w:r w:rsidRPr="00315EFE">
        <w:rPr>
          <w:rFonts w:eastAsia="Batang" w:cstheme="minorBidi"/>
          <w:sz w:val="22"/>
          <w:szCs w:val="22"/>
          <w:lang w:eastAsia="zh-CN"/>
        </w:rPr>
        <w:t xml:space="preserve">Based on RAN1 </w:t>
      </w:r>
      <w:r w:rsidR="00A77BD3" w:rsidRPr="00315EFE">
        <w:rPr>
          <w:rFonts w:eastAsia="Batang" w:cstheme="minorBidi"/>
          <w:sz w:val="22"/>
          <w:szCs w:val="22"/>
          <w:lang w:eastAsia="zh-CN"/>
        </w:rPr>
        <w:t xml:space="preserve">earlier </w:t>
      </w:r>
      <w:r w:rsidRPr="00315EFE">
        <w:rPr>
          <w:rFonts w:eastAsia="Batang" w:cstheme="minorBidi"/>
          <w:sz w:val="22"/>
          <w:szCs w:val="22"/>
          <w:lang w:eastAsia="zh-CN"/>
        </w:rPr>
        <w:t>agreements</w:t>
      </w:r>
      <w:r w:rsidR="00137754" w:rsidRPr="00315EFE">
        <w:rPr>
          <w:rFonts w:eastAsia="Batang" w:cstheme="minorBidi"/>
          <w:sz w:val="22"/>
          <w:szCs w:val="22"/>
          <w:lang w:eastAsia="zh-CN"/>
        </w:rPr>
        <w:t xml:space="preserve">, one issue is that the 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>whether th</w:t>
      </w:r>
      <w:r w:rsidR="00137754" w:rsidRPr="00315EFE">
        <w:rPr>
          <w:rFonts w:eastAsia="Batang" w:cstheme="minorBidi"/>
          <w:sz w:val="22"/>
          <w:szCs w:val="22"/>
          <w:lang w:eastAsia="zh-CN"/>
        </w:rPr>
        <w:t>e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 cell specific </w:t>
      </w:r>
      <w:r w:rsidR="00A77BD3" w:rsidRPr="00315EFE">
        <w:rPr>
          <w:rFonts w:eastAsia="Batang" w:cstheme="minorBidi"/>
          <w:sz w:val="22"/>
          <w:szCs w:val="22"/>
          <w:lang w:eastAsia="zh-CN"/>
        </w:rPr>
        <w:t>SBFD time configuration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 is </w:t>
      </w:r>
      <w:r w:rsidR="00310EFC" w:rsidRPr="00315EFE">
        <w:rPr>
          <w:rFonts w:eastAsia="Batang" w:cstheme="minorBidi"/>
          <w:sz w:val="22"/>
          <w:szCs w:val="22"/>
          <w:lang w:eastAsia="zh-CN"/>
        </w:rPr>
        <w:t>carried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 in SIB or in UE dedicated RRC message. Since </w:t>
      </w:r>
      <w:r w:rsidR="006050F2" w:rsidRPr="00315EFE">
        <w:rPr>
          <w:rFonts w:eastAsia="Batang" w:cstheme="minorBidi"/>
          <w:sz w:val="22"/>
          <w:szCs w:val="22"/>
          <w:lang w:eastAsia="zh-CN"/>
        </w:rPr>
        <w:t xml:space="preserve">random access will be supported </w:t>
      </w:r>
      <w:r w:rsidR="00523987" w:rsidRPr="00315EFE">
        <w:rPr>
          <w:rFonts w:eastAsia="Batang" w:cstheme="minorBidi"/>
          <w:sz w:val="22"/>
          <w:szCs w:val="22"/>
          <w:lang w:eastAsia="zh-CN"/>
        </w:rPr>
        <w:t>f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or </w:t>
      </w:r>
      <w:r w:rsidR="00523987" w:rsidRPr="00315EFE">
        <w:rPr>
          <w:rFonts w:eastAsia="Batang" w:cstheme="minorBidi"/>
          <w:sz w:val="22"/>
          <w:szCs w:val="22"/>
          <w:lang w:eastAsia="zh-CN"/>
        </w:rPr>
        <w:t xml:space="preserve">both </w:t>
      </w:r>
      <w:r w:rsidR="00523987" w:rsidRPr="00315EFE">
        <w:rPr>
          <w:rStyle w:val="normaltextrun"/>
          <w:color w:val="000000"/>
          <w:position w:val="1"/>
          <w:sz w:val="22"/>
          <w:szCs w:val="22"/>
          <w:lang w:val="en-US"/>
        </w:rPr>
        <w:t xml:space="preserve">CBRA and </w:t>
      </w:r>
      <w:r w:rsidR="00523987" w:rsidRPr="00315EFE">
        <w:rPr>
          <w:rStyle w:val="normaltextrun"/>
          <w:color w:val="000000"/>
          <w:position w:val="1"/>
          <w:sz w:val="22"/>
          <w:szCs w:val="22"/>
          <w:lang w:val="en-US"/>
        </w:rPr>
        <w:lastRenderedPageBreak/>
        <w:t>CFRA</w:t>
      </w:r>
      <w:r w:rsidR="0075637A" w:rsidRPr="00315EFE">
        <w:rPr>
          <w:rStyle w:val="normaltextrun"/>
          <w:color w:val="000000"/>
          <w:position w:val="1"/>
          <w:sz w:val="22"/>
          <w:szCs w:val="22"/>
          <w:lang w:val="en-US"/>
        </w:rPr>
        <w:t xml:space="preserve"> for Idle and connected mode UEs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, the SBFD time configuration should at least be </w:t>
      </w:r>
      <w:r w:rsidR="003A770B">
        <w:rPr>
          <w:rFonts w:eastAsia="Batang" w:cstheme="minorBidi"/>
          <w:sz w:val="22"/>
          <w:szCs w:val="22"/>
          <w:lang w:eastAsia="zh-CN"/>
        </w:rPr>
        <w:t>indicated/configured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 in SIB</w:t>
      </w:r>
      <w:r w:rsidR="00523987" w:rsidRPr="00315EFE">
        <w:rPr>
          <w:rFonts w:eastAsia="Batang" w:cstheme="minorBidi"/>
          <w:sz w:val="22"/>
          <w:szCs w:val="22"/>
          <w:lang w:eastAsia="zh-CN"/>
        </w:rPr>
        <w:t>1</w:t>
      </w:r>
      <w:r w:rsidR="008649FE" w:rsidRPr="00315EFE">
        <w:rPr>
          <w:rFonts w:eastAsia="Batang" w:cstheme="minorBidi"/>
          <w:sz w:val="22"/>
          <w:szCs w:val="22"/>
          <w:lang w:eastAsia="zh-CN"/>
        </w:rPr>
        <w:t xml:space="preserve">. </w:t>
      </w:r>
    </w:p>
    <w:p w14:paraId="3AAF23C7" w14:textId="77777777" w:rsidR="008649FE" w:rsidRPr="000A4F44" w:rsidRDefault="008649FE" w:rsidP="00A77BD3">
      <w:pPr>
        <w:spacing w:after="0"/>
        <w:jc w:val="both"/>
        <w:rPr>
          <w:rFonts w:eastAsia="Batang" w:cstheme="minorBidi"/>
          <w:sz w:val="22"/>
          <w:szCs w:val="22"/>
          <w:lang w:eastAsia="zh-CN"/>
        </w:rPr>
      </w:pPr>
    </w:p>
    <w:p w14:paraId="6BFC6B99" w14:textId="1AC11357" w:rsidR="008649FE" w:rsidRPr="000A4F44" w:rsidRDefault="008649FE" w:rsidP="00A77BD3">
      <w:pPr>
        <w:spacing w:after="0"/>
        <w:jc w:val="both"/>
        <w:rPr>
          <w:rFonts w:eastAsia="Batang" w:cstheme="minorBidi"/>
          <w:b/>
          <w:bCs/>
          <w:sz w:val="22"/>
          <w:szCs w:val="22"/>
          <w:lang w:eastAsia="zh-CN"/>
        </w:rPr>
      </w:pP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Proposal </w:t>
      </w:r>
      <w:r w:rsidR="00757430">
        <w:rPr>
          <w:rFonts w:eastAsia="Batang" w:cstheme="minorBidi"/>
          <w:b/>
          <w:bCs/>
          <w:sz w:val="22"/>
          <w:szCs w:val="22"/>
          <w:lang w:eastAsia="zh-CN"/>
        </w:rPr>
        <w:t>1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: SBFD time </w:t>
      </w:r>
      <w:r w:rsidR="00F93246">
        <w:rPr>
          <w:rFonts w:eastAsia="Batang" w:cstheme="minorBidi"/>
          <w:b/>
          <w:bCs/>
          <w:sz w:val="22"/>
          <w:szCs w:val="22"/>
          <w:lang w:eastAsia="zh-CN"/>
        </w:rPr>
        <w:t>location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 configurations is </w:t>
      </w:r>
      <w:r w:rsidR="002C43E8">
        <w:rPr>
          <w:rFonts w:eastAsia="Batang" w:cstheme="minorBidi"/>
          <w:b/>
          <w:bCs/>
          <w:sz w:val="22"/>
          <w:szCs w:val="22"/>
          <w:lang w:eastAsia="zh-CN"/>
        </w:rPr>
        <w:t>configured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 in SIB</w:t>
      </w:r>
      <w:r w:rsidR="00523987">
        <w:rPr>
          <w:rFonts w:eastAsia="Batang" w:cstheme="minorBidi"/>
          <w:b/>
          <w:bCs/>
          <w:sz w:val="22"/>
          <w:szCs w:val="22"/>
          <w:lang w:eastAsia="zh-CN"/>
        </w:rPr>
        <w:t>1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>.</w:t>
      </w:r>
    </w:p>
    <w:p w14:paraId="4DB8B269" w14:textId="77777777" w:rsidR="008649FE" w:rsidRPr="000A4F44" w:rsidRDefault="008649FE" w:rsidP="008649FE">
      <w:pPr>
        <w:spacing w:after="0"/>
        <w:rPr>
          <w:rFonts w:eastAsia="Batang" w:cstheme="minorBidi"/>
          <w:sz w:val="22"/>
          <w:szCs w:val="22"/>
          <w:lang w:eastAsia="zh-CN"/>
        </w:rPr>
      </w:pPr>
    </w:p>
    <w:p w14:paraId="00302A83" w14:textId="6143EBBB" w:rsidR="00883FFE" w:rsidRDefault="00757430" w:rsidP="00883FFE">
      <w:pPr>
        <w:tabs>
          <w:tab w:val="num" w:pos="720"/>
        </w:tabs>
        <w:jc w:val="both"/>
        <w:rPr>
          <w:rFonts w:eastAsia="Malgun Gothic"/>
          <w:sz w:val="22"/>
          <w:szCs w:val="22"/>
          <w:lang w:val="en-US" w:eastAsia="ko-KR"/>
        </w:rPr>
      </w:pPr>
      <w:r>
        <w:rPr>
          <w:sz w:val="22"/>
          <w:szCs w:val="22"/>
          <w:lang w:val="en-US"/>
        </w:rPr>
        <w:t xml:space="preserve">Another </w:t>
      </w:r>
      <w:r w:rsidR="008C38E8" w:rsidRPr="00F24A94">
        <w:rPr>
          <w:sz w:val="22"/>
          <w:szCs w:val="22"/>
          <w:lang w:val="en-US"/>
        </w:rPr>
        <w:t xml:space="preserve">issue is how to model the </w:t>
      </w:r>
      <w:r w:rsidR="009E60DF" w:rsidRPr="00F24A94">
        <w:rPr>
          <w:sz w:val="22"/>
          <w:szCs w:val="22"/>
          <w:lang w:val="en-US"/>
        </w:rPr>
        <w:t xml:space="preserve">frequency location of the </w:t>
      </w:r>
      <w:r w:rsidR="00855E2D" w:rsidRPr="00855E2D">
        <w:rPr>
          <w:sz w:val="22"/>
          <w:szCs w:val="22"/>
          <w:lang w:val="en-US"/>
        </w:rPr>
        <w:t xml:space="preserve">UL </w:t>
      </w:r>
      <w:r w:rsidR="00714505" w:rsidRPr="007265ED">
        <w:rPr>
          <w:iCs/>
          <w:sz w:val="22"/>
          <w:szCs w:val="22"/>
          <w:lang w:val="en-US" w:eastAsia="ko-KR"/>
        </w:rPr>
        <w:t xml:space="preserve">SBFD </w:t>
      </w:r>
      <w:proofErr w:type="spellStart"/>
      <w:r w:rsidR="00714505" w:rsidRPr="007265ED">
        <w:rPr>
          <w:iCs/>
          <w:sz w:val="22"/>
          <w:szCs w:val="22"/>
          <w:lang w:val="en-US" w:eastAsia="ko-KR"/>
        </w:rPr>
        <w:t>subband</w:t>
      </w:r>
      <w:proofErr w:type="spellEnd"/>
      <w:r w:rsidR="00F073E1" w:rsidRPr="00F24A94">
        <w:rPr>
          <w:sz w:val="22"/>
          <w:szCs w:val="22"/>
          <w:lang w:val="en-US"/>
        </w:rPr>
        <w:t xml:space="preserve">. RAN1 seems to have ruled out to model as a </w:t>
      </w:r>
      <w:r w:rsidR="00883FFE" w:rsidRPr="00F24A94">
        <w:rPr>
          <w:sz w:val="22"/>
          <w:szCs w:val="22"/>
          <w:lang w:val="en-US"/>
        </w:rPr>
        <w:t>bandwidth part</w:t>
      </w:r>
      <w:r w:rsidR="004B613D" w:rsidRPr="00F24A94">
        <w:rPr>
          <w:sz w:val="22"/>
          <w:szCs w:val="22"/>
          <w:lang w:val="en-US"/>
        </w:rPr>
        <w:t xml:space="preserve"> </w:t>
      </w:r>
      <w:r w:rsidR="00883FFE" w:rsidRPr="00F24A94">
        <w:rPr>
          <w:sz w:val="22"/>
          <w:szCs w:val="22"/>
          <w:lang w:val="en-US"/>
        </w:rPr>
        <w:t xml:space="preserve">(BWP) </w:t>
      </w:r>
      <w:r w:rsidR="004B613D" w:rsidRPr="00F24A94">
        <w:rPr>
          <w:sz w:val="22"/>
          <w:szCs w:val="22"/>
          <w:lang w:val="en-US"/>
        </w:rPr>
        <w:t xml:space="preserve">because </w:t>
      </w:r>
      <w:r w:rsidR="00883FFE" w:rsidRPr="00F24A94">
        <w:rPr>
          <w:sz w:val="22"/>
          <w:szCs w:val="22"/>
          <w:lang w:val="en-US"/>
        </w:rPr>
        <w:t xml:space="preserve">the assumption is that the </w:t>
      </w:r>
      <w:r w:rsidR="00883FFE" w:rsidRPr="00F24A94">
        <w:rPr>
          <w:rFonts w:eastAsia="Malgun Gothic"/>
          <w:sz w:val="22"/>
          <w:szCs w:val="22"/>
          <w:lang w:val="en-US" w:eastAsia="ko-KR"/>
        </w:rPr>
        <w:t>center frequencies</w:t>
      </w:r>
      <w:r w:rsidR="00883FFE" w:rsidRPr="00F24A94">
        <w:rPr>
          <w:sz w:val="22"/>
          <w:szCs w:val="22"/>
          <w:lang w:val="en-US"/>
        </w:rPr>
        <w:t xml:space="preserve"> </w:t>
      </w:r>
      <w:r w:rsidR="0073573D" w:rsidRPr="00F24A94">
        <w:rPr>
          <w:rFonts w:eastAsia="Malgun Gothic"/>
          <w:sz w:val="22"/>
          <w:szCs w:val="22"/>
          <w:lang w:val="en-US" w:eastAsia="ko-KR"/>
        </w:rPr>
        <w:t>should be aligned</w:t>
      </w:r>
      <w:r w:rsidR="0073573D" w:rsidRPr="00F24A94">
        <w:rPr>
          <w:sz w:val="22"/>
          <w:szCs w:val="22"/>
          <w:lang w:val="en-US"/>
        </w:rPr>
        <w:t xml:space="preserve"> </w:t>
      </w:r>
      <w:r w:rsidR="00883FFE" w:rsidRPr="00F24A94">
        <w:rPr>
          <w:sz w:val="22"/>
          <w:szCs w:val="22"/>
          <w:lang w:val="en-US"/>
        </w:rPr>
        <w:t xml:space="preserve">for </w:t>
      </w:r>
      <w:r w:rsidR="00883FFE" w:rsidRPr="00F24A94">
        <w:rPr>
          <w:rFonts w:eastAsia="Malgun Gothic"/>
          <w:sz w:val="22"/>
          <w:szCs w:val="22"/>
          <w:lang w:val="en-US" w:eastAsia="ko-KR"/>
        </w:rPr>
        <w:t>configured DL and UL BWP pair</w:t>
      </w:r>
      <w:r w:rsidR="00F24A94" w:rsidRPr="00F24A94">
        <w:rPr>
          <w:rFonts w:eastAsia="Malgun Gothic"/>
          <w:sz w:val="22"/>
          <w:szCs w:val="22"/>
          <w:lang w:val="en-US" w:eastAsia="ko-KR"/>
        </w:rPr>
        <w:t>.</w:t>
      </w:r>
      <w:r w:rsidR="00990DEA">
        <w:rPr>
          <w:rFonts w:eastAsia="Malgun Gothic"/>
          <w:sz w:val="22"/>
          <w:szCs w:val="22"/>
          <w:lang w:val="en-US" w:eastAsia="ko-KR"/>
        </w:rPr>
        <w:t xml:space="preserve"> But there could be two options:</w:t>
      </w:r>
    </w:p>
    <w:p w14:paraId="137A0F4E" w14:textId="19B6A32C" w:rsidR="00F24A94" w:rsidRDefault="00990DEA" w:rsidP="00883FFE">
      <w:pPr>
        <w:tabs>
          <w:tab w:val="num" w:pos="720"/>
        </w:tabs>
        <w:jc w:val="both"/>
        <w:rPr>
          <w:sz w:val="22"/>
          <w:szCs w:val="22"/>
          <w:lang w:eastAsia="sv-SE"/>
        </w:rPr>
      </w:pPr>
      <w:r w:rsidRPr="00587517">
        <w:rPr>
          <w:rFonts w:eastAsia="Malgun Gothic"/>
          <w:b/>
          <w:bCs/>
          <w:sz w:val="22"/>
          <w:szCs w:val="22"/>
          <w:lang w:val="en-US" w:eastAsia="ko-KR"/>
        </w:rPr>
        <w:t>Option 1</w:t>
      </w:r>
      <w:r w:rsidR="00587517" w:rsidRPr="00587517">
        <w:rPr>
          <w:rFonts w:eastAsia="Malgun Gothic"/>
          <w:b/>
          <w:bCs/>
          <w:sz w:val="22"/>
          <w:szCs w:val="22"/>
          <w:lang w:val="en-US" w:eastAsia="ko-KR"/>
        </w:rPr>
        <w:t>.</w:t>
      </w:r>
      <w:r w:rsidRPr="00587517">
        <w:rPr>
          <w:rFonts w:eastAsia="Malgun Gothic"/>
          <w:b/>
          <w:bCs/>
          <w:sz w:val="22"/>
          <w:szCs w:val="22"/>
          <w:lang w:val="en-US" w:eastAsia="ko-KR"/>
        </w:rPr>
        <w:t xml:space="preserve"> Common frequency resource</w:t>
      </w:r>
      <w:r w:rsidR="0006670B">
        <w:rPr>
          <w:rFonts w:eastAsia="Malgun Gothic"/>
          <w:b/>
          <w:bCs/>
          <w:sz w:val="22"/>
          <w:szCs w:val="22"/>
          <w:lang w:val="en-US" w:eastAsia="ko-KR"/>
        </w:rPr>
        <w:t xml:space="preserve"> within a DL BWP</w:t>
      </w:r>
      <w:r w:rsidR="00587517" w:rsidRPr="00587517">
        <w:rPr>
          <w:rFonts w:eastAsia="Malgun Gothic"/>
          <w:b/>
          <w:bCs/>
          <w:sz w:val="22"/>
          <w:szCs w:val="22"/>
          <w:lang w:val="en-US" w:eastAsia="ko-KR"/>
        </w:rPr>
        <w:t>: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06670B">
        <w:rPr>
          <w:rFonts w:eastAsia="Malgun Gothic"/>
          <w:sz w:val="22"/>
          <w:szCs w:val="22"/>
          <w:lang w:val="en-US" w:eastAsia="ko-KR"/>
        </w:rPr>
        <w:t>It</w:t>
      </w:r>
      <w:r w:rsidR="007142DF" w:rsidRPr="002F6BFB">
        <w:rPr>
          <w:rFonts w:eastAsia="Malgun Gothic"/>
          <w:sz w:val="22"/>
          <w:szCs w:val="22"/>
          <w:lang w:val="en-US" w:eastAsia="ko-KR"/>
        </w:rPr>
        <w:t xml:space="preserve"> may be possible to configure </w:t>
      </w:r>
      <w:r w:rsidR="00461FCD">
        <w:rPr>
          <w:rFonts w:eastAsia="Malgun Gothic"/>
          <w:sz w:val="22"/>
          <w:szCs w:val="22"/>
          <w:lang w:val="en-US" w:eastAsia="ko-KR"/>
        </w:rPr>
        <w:t xml:space="preserve">the </w:t>
      </w:r>
      <w:r w:rsidR="00461FCD" w:rsidRPr="00855E2D">
        <w:rPr>
          <w:sz w:val="22"/>
          <w:szCs w:val="22"/>
          <w:lang w:val="en-US"/>
        </w:rPr>
        <w:t xml:space="preserve">UL </w:t>
      </w:r>
      <w:r w:rsidR="00461FCD" w:rsidRPr="007265ED">
        <w:rPr>
          <w:iCs/>
          <w:sz w:val="22"/>
          <w:szCs w:val="22"/>
          <w:lang w:val="en-US" w:eastAsia="ko-KR"/>
        </w:rPr>
        <w:t xml:space="preserve">SBFD </w:t>
      </w:r>
      <w:r w:rsidR="00461FCD" w:rsidRPr="00F24A94">
        <w:rPr>
          <w:sz w:val="22"/>
          <w:szCs w:val="22"/>
          <w:lang w:val="en-US"/>
        </w:rPr>
        <w:t xml:space="preserve">frequency location </w:t>
      </w:r>
      <w:r w:rsidR="007142DF" w:rsidRPr="002F6BFB">
        <w:rPr>
          <w:rFonts w:eastAsia="Malgun Gothic"/>
          <w:sz w:val="22"/>
          <w:szCs w:val="22"/>
          <w:lang w:val="en-US" w:eastAsia="ko-KR"/>
        </w:rPr>
        <w:t>as “</w:t>
      </w:r>
      <w:r w:rsidR="007142DF" w:rsidRPr="002F6BFB">
        <w:rPr>
          <w:sz w:val="22"/>
          <w:szCs w:val="22"/>
          <w:lang w:eastAsia="sv-SE"/>
        </w:rPr>
        <w:t xml:space="preserve">common frequency resource” associated with DL </w:t>
      </w:r>
      <w:r w:rsidR="002F6BFB" w:rsidRPr="002F6BFB">
        <w:rPr>
          <w:sz w:val="22"/>
          <w:szCs w:val="22"/>
          <w:lang w:eastAsia="sv-SE"/>
        </w:rPr>
        <w:t xml:space="preserve">BWP similar to </w:t>
      </w:r>
      <w:r w:rsidR="003E1F8E">
        <w:rPr>
          <w:sz w:val="22"/>
          <w:szCs w:val="22"/>
          <w:lang w:eastAsia="sv-SE"/>
        </w:rPr>
        <w:t xml:space="preserve">the </w:t>
      </w:r>
      <w:r w:rsidR="002F6BFB" w:rsidRPr="002F6BFB">
        <w:rPr>
          <w:sz w:val="22"/>
          <w:szCs w:val="22"/>
          <w:lang w:eastAsia="sv-SE"/>
        </w:rPr>
        <w:t>frequency resource configuration for MBS multicast</w:t>
      </w:r>
      <w:r w:rsidR="003E1F8E">
        <w:rPr>
          <w:sz w:val="22"/>
          <w:szCs w:val="22"/>
          <w:lang w:eastAsia="sv-SE"/>
        </w:rPr>
        <w:t xml:space="preserve"> in the earlier releases (Rel-17/18)</w:t>
      </w:r>
      <w:r w:rsidR="002F6BFB">
        <w:rPr>
          <w:sz w:val="22"/>
          <w:szCs w:val="22"/>
          <w:lang w:eastAsia="sv-SE"/>
        </w:rPr>
        <w:t>.</w:t>
      </w:r>
    </w:p>
    <w:p w14:paraId="06725347" w14:textId="0B39D1F6" w:rsidR="002F6BFB" w:rsidRPr="00567185" w:rsidRDefault="002F6BFB" w:rsidP="00883FFE">
      <w:pPr>
        <w:tabs>
          <w:tab w:val="num" w:pos="720"/>
        </w:tabs>
        <w:jc w:val="both"/>
        <w:rPr>
          <w:b/>
          <w:bCs/>
          <w:sz w:val="22"/>
          <w:szCs w:val="22"/>
          <w:lang w:val="en-US"/>
        </w:rPr>
      </w:pPr>
      <w:r w:rsidRPr="00567185">
        <w:rPr>
          <w:b/>
          <w:bCs/>
          <w:sz w:val="22"/>
          <w:szCs w:val="22"/>
          <w:lang w:eastAsia="sv-SE"/>
        </w:rPr>
        <w:t xml:space="preserve">TS 38.211: </w:t>
      </w:r>
    </w:p>
    <w:p w14:paraId="6C0DC763" w14:textId="77777777" w:rsidR="002F6BFB" w:rsidRPr="000328BC" w:rsidRDefault="002F6BFB" w:rsidP="002F6BFB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hAnsi="Arial"/>
          <w:sz w:val="28"/>
          <w:lang w:eastAsia="en-US"/>
        </w:rPr>
      </w:pPr>
      <w:r w:rsidRPr="000328BC">
        <w:rPr>
          <w:rFonts w:ascii="Arial" w:hAnsi="Arial"/>
          <w:sz w:val="28"/>
          <w:lang w:eastAsia="en-US"/>
        </w:rPr>
        <w:t>4.4.6</w:t>
      </w:r>
      <w:r w:rsidRPr="000328BC">
        <w:rPr>
          <w:rFonts w:ascii="Arial" w:hAnsi="Arial"/>
          <w:sz w:val="28"/>
          <w:lang w:eastAsia="en-US"/>
        </w:rPr>
        <w:tab/>
        <w:t>Common MBS frequency resource</w:t>
      </w:r>
    </w:p>
    <w:p w14:paraId="67A724B0" w14:textId="77777777" w:rsidR="002F6BFB" w:rsidRPr="000328BC" w:rsidRDefault="002F6BFB" w:rsidP="002F6BFB">
      <w:pPr>
        <w:overflowPunct/>
        <w:autoSpaceDE/>
        <w:autoSpaceDN/>
        <w:adjustRightInd/>
        <w:textAlignment w:val="auto"/>
        <w:rPr>
          <w:lang w:eastAsia="en-US"/>
        </w:rPr>
      </w:pPr>
      <w:r w:rsidRPr="000328BC">
        <w:rPr>
          <w:lang w:eastAsia="en-US"/>
        </w:rPr>
        <w:t xml:space="preserve">A common MBS frequency resource </w:t>
      </w:r>
      <w:r w:rsidRPr="006305A2">
        <w:rPr>
          <w:highlight w:val="yellow"/>
          <w:shd w:val="clear" w:color="auto" w:fill="FFC000"/>
          <w:lang w:eastAsia="en-US"/>
        </w:rPr>
        <w:t>is a contiguous set of common resource blocks</w:t>
      </w:r>
      <w:r w:rsidRPr="000328BC">
        <w:rPr>
          <w:lang w:eastAsia="en-US"/>
        </w:rPr>
        <w:t xml:space="preserve">. The starting position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US"/>
              </w:rPr>
              <m:t>MBS</m:t>
            </m:r>
            <m:r>
              <w:rPr>
                <w:rFonts w:ascii="Cambria Math" w:hAnsi="Cambria Math"/>
                <w:lang w:eastAsia="en-US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en-US"/>
              </w:rPr>
              <m:t>start,</m:t>
            </m:r>
            <m:r>
              <w:rPr>
                <w:rFonts w:ascii="Cambria Math" w:hAnsi="Cambria Math"/>
                <w:lang w:eastAsia="en-US"/>
              </w:rPr>
              <m:t>μ</m:t>
            </m:r>
          </m:sup>
        </m:sSubSup>
      </m:oMath>
      <w:r w:rsidRPr="000328BC">
        <w:rPr>
          <w:lang w:eastAsia="en-US"/>
        </w:rPr>
        <w:t xml:space="preserve"> of the common MBS frequency resource </w:t>
      </w:r>
      <m:oMath>
        <m:r>
          <w:rPr>
            <w:rFonts w:ascii="Cambria Math" w:hAnsi="Cambria Math"/>
            <w:lang w:eastAsia="en-US"/>
          </w:rPr>
          <m:t>i</m:t>
        </m:r>
      </m:oMath>
      <w:r w:rsidRPr="000328BC">
        <w:rPr>
          <w:lang w:eastAsia="en-US"/>
        </w:rPr>
        <w:t xml:space="preserve"> is defined relative to point A and the size of the common MBS frequency resource is given by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US"/>
              </w:rPr>
              <m:t>MBS</m:t>
            </m:r>
            <m:r>
              <w:rPr>
                <w:rFonts w:ascii="Cambria Math" w:hAnsi="Cambria Math"/>
                <w:lang w:eastAsia="en-US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en-US"/>
              </w:rPr>
              <m:t>size,</m:t>
            </m:r>
            <m:r>
              <w:rPr>
                <w:rFonts w:ascii="Cambria Math" w:hAnsi="Cambria Math"/>
                <w:lang w:eastAsia="en-US"/>
              </w:rPr>
              <m:t>μ</m:t>
            </m:r>
          </m:sup>
        </m:sSubSup>
      </m:oMath>
      <w:r w:rsidRPr="000328BC">
        <w:rPr>
          <w:lang w:eastAsia="en-US"/>
        </w:rPr>
        <w:t xml:space="preserve">. Resource blocks in a common MBS frequency resource are numbered in the same way as resource blocks in clause 4.4.4.4 with 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lang w:eastAsia="en-US"/>
              </w:rPr>
              <m:t>BWP</m:t>
            </m:r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,</m:t>
            </m:r>
            <m:r>
              <w:rPr>
                <w:rFonts w:ascii="Cambria Math" w:hAnsi="Cambria Math"/>
                <w:lang w:eastAsia="en-US"/>
              </w:rPr>
              <m:t>i</m:t>
            </m:r>
          </m:sub>
          <m:sup>
            <m:r>
              <m:rPr>
                <m:nor/>
              </m:rPr>
              <w:rPr>
                <w:lang w:eastAsia="en-US"/>
              </w:rPr>
              <m:t>start,μ</m:t>
            </m:r>
          </m:sup>
        </m:sSubSup>
      </m:oMath>
      <w:r w:rsidRPr="000328BC">
        <w:rPr>
          <w:lang w:eastAsia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US"/>
              </w:rPr>
              <m:t>BWP</m:t>
            </m:r>
            <m:r>
              <w:rPr>
                <w:rFonts w:ascii="Cambria Math" w:hAnsi="Cambria Math"/>
                <w:lang w:eastAsia="en-US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en-US"/>
              </w:rPr>
              <m:t>size,μ</m:t>
            </m:r>
          </m:sup>
        </m:sSubSup>
      </m:oMath>
      <w:r w:rsidRPr="000328BC">
        <w:rPr>
          <w:lang w:eastAsia="en-US"/>
        </w:rPr>
        <w:t xml:space="preserve"> replaced by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US"/>
              </w:rPr>
              <m:t>MBS</m:t>
            </m:r>
            <m:r>
              <w:rPr>
                <w:rFonts w:ascii="Cambria Math" w:hAnsi="Cambria Math"/>
                <w:lang w:eastAsia="en-US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en-US"/>
              </w:rPr>
              <m:t>start,</m:t>
            </m:r>
            <m:r>
              <w:rPr>
                <w:rFonts w:ascii="Cambria Math" w:hAnsi="Cambria Math"/>
                <w:lang w:eastAsia="en-US"/>
              </w:rPr>
              <m:t>μ</m:t>
            </m:r>
          </m:sup>
        </m:sSubSup>
      </m:oMath>
      <w:r w:rsidRPr="000328BC">
        <w:rPr>
          <w:lang w:eastAsia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US"/>
              </w:rPr>
              <m:t>MBS</m:t>
            </m:r>
            <m:r>
              <w:rPr>
                <w:rFonts w:ascii="Cambria Math" w:hAnsi="Cambria Math"/>
                <w:lang w:eastAsia="en-US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en-US"/>
              </w:rPr>
              <m:t>size,</m:t>
            </m:r>
            <m:r>
              <w:rPr>
                <w:rFonts w:ascii="Cambria Math" w:hAnsi="Cambria Math"/>
                <w:lang w:eastAsia="en-US"/>
              </w:rPr>
              <m:t>μ</m:t>
            </m:r>
          </m:sup>
        </m:sSubSup>
      </m:oMath>
      <w:r w:rsidRPr="000328BC">
        <w:rPr>
          <w:lang w:eastAsia="en-US"/>
        </w:rPr>
        <w:t>, respectively.</w:t>
      </w:r>
    </w:p>
    <w:p w14:paraId="6AA9690E" w14:textId="54D201F1" w:rsidR="00883FFE" w:rsidRDefault="008D516A" w:rsidP="006234FA">
      <w:pPr>
        <w:tabs>
          <w:tab w:val="num" w:pos="720"/>
        </w:tabs>
        <w:jc w:val="both"/>
        <w:rPr>
          <w:b/>
          <w:bCs/>
          <w:sz w:val="22"/>
          <w:szCs w:val="22"/>
          <w:lang w:val="en-US"/>
        </w:rPr>
      </w:pPr>
      <w:r w:rsidRPr="00770E2E">
        <w:rPr>
          <w:b/>
          <w:bCs/>
          <w:sz w:val="22"/>
          <w:szCs w:val="22"/>
          <w:lang w:val="en-US"/>
        </w:rPr>
        <w:t>TS 38.331:</w:t>
      </w:r>
    </w:p>
    <w:p w14:paraId="2BDAEC7A" w14:textId="77777777" w:rsidR="00770E2E" w:rsidRPr="00770E2E" w:rsidRDefault="00770E2E" w:rsidP="00770E2E">
      <w:pPr>
        <w:keepNext/>
        <w:keepLines/>
        <w:spacing w:before="120"/>
        <w:outlineLvl w:val="3"/>
        <w:rPr>
          <w:rFonts w:ascii="Arial" w:hAnsi="Arial"/>
          <w:i/>
          <w:noProof/>
          <w:sz w:val="24"/>
        </w:rPr>
      </w:pPr>
      <w:bookmarkStart w:id="14" w:name="_Toc162894727"/>
      <w:r w:rsidRPr="00770E2E">
        <w:rPr>
          <w:rFonts w:ascii="Arial" w:hAnsi="Arial"/>
          <w:sz w:val="24"/>
        </w:rPr>
        <w:t>–</w:t>
      </w:r>
      <w:r w:rsidRPr="00770E2E">
        <w:rPr>
          <w:rFonts w:ascii="Arial" w:hAnsi="Arial"/>
          <w:sz w:val="24"/>
        </w:rPr>
        <w:tab/>
      </w:r>
      <w:r w:rsidRPr="00770E2E">
        <w:rPr>
          <w:rFonts w:ascii="Arial" w:hAnsi="Arial"/>
          <w:i/>
          <w:noProof/>
          <w:sz w:val="24"/>
        </w:rPr>
        <w:t>CFR-ConfigMulticast</w:t>
      </w:r>
      <w:bookmarkEnd w:id="14"/>
    </w:p>
    <w:p w14:paraId="08AED9D1" w14:textId="77777777" w:rsidR="00770E2E" w:rsidRPr="00770E2E" w:rsidRDefault="00770E2E" w:rsidP="00770E2E">
      <w:r w:rsidRPr="00770E2E">
        <w:t xml:space="preserve">The IE </w:t>
      </w:r>
      <w:r w:rsidRPr="00770E2E">
        <w:rPr>
          <w:i/>
          <w:noProof/>
        </w:rPr>
        <w:t>CFR-ConfigMulticast</w:t>
      </w:r>
      <w:r w:rsidRPr="00770E2E">
        <w:t xml:space="preserve"> indicates </w:t>
      </w:r>
      <w:r w:rsidRPr="00770E2E">
        <w:rPr>
          <w:noProof/>
        </w:rPr>
        <w:t xml:space="preserve">UE specific </w:t>
      </w:r>
      <w:r w:rsidRPr="00770E2E">
        <w:rPr>
          <w:noProof/>
          <w:highlight w:val="yellow"/>
        </w:rPr>
        <w:t>common frequency resource configuration</w:t>
      </w:r>
      <w:r w:rsidRPr="00770E2E">
        <w:rPr>
          <w:noProof/>
        </w:rPr>
        <w:t xml:space="preserve"> for multicast for one dedicated BWP</w:t>
      </w:r>
      <w:r w:rsidRPr="00770E2E">
        <w:t>.</w:t>
      </w:r>
    </w:p>
    <w:p w14:paraId="36E6E411" w14:textId="77777777" w:rsidR="00770E2E" w:rsidRPr="00770E2E" w:rsidRDefault="00770E2E" w:rsidP="00770E2E">
      <w:pPr>
        <w:keepNext/>
        <w:keepLines/>
        <w:spacing w:before="60"/>
        <w:jc w:val="center"/>
        <w:rPr>
          <w:rFonts w:ascii="Arial" w:hAnsi="Arial"/>
        </w:rPr>
      </w:pPr>
      <w:r w:rsidRPr="00770E2E">
        <w:rPr>
          <w:rFonts w:ascii="Arial" w:hAnsi="Arial"/>
          <w:b/>
          <w:bCs/>
          <w:i/>
          <w:iCs/>
        </w:rPr>
        <w:t>CFR-</w:t>
      </w:r>
      <w:proofErr w:type="spellStart"/>
      <w:r w:rsidRPr="00770E2E">
        <w:rPr>
          <w:rFonts w:ascii="Arial" w:hAnsi="Arial"/>
          <w:b/>
          <w:bCs/>
          <w:i/>
          <w:iCs/>
        </w:rPr>
        <w:t>ConfigMulticast</w:t>
      </w:r>
      <w:proofErr w:type="spellEnd"/>
      <w:r w:rsidRPr="00770E2E">
        <w:rPr>
          <w:rFonts w:ascii="Arial" w:hAnsi="Arial"/>
          <w:b/>
          <w:bCs/>
          <w:i/>
          <w:iCs/>
        </w:rPr>
        <w:t xml:space="preserve"> </w:t>
      </w:r>
      <w:r w:rsidRPr="00770E2E">
        <w:rPr>
          <w:rFonts w:ascii="Arial" w:hAnsi="Arial"/>
          <w:b/>
        </w:rPr>
        <w:t>information element</w:t>
      </w:r>
    </w:p>
    <w:p w14:paraId="52C84268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0E2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A86EA3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0E2E">
        <w:rPr>
          <w:rFonts w:ascii="Courier New" w:hAnsi="Courier New"/>
          <w:noProof/>
          <w:color w:val="808080"/>
          <w:sz w:val="16"/>
          <w:lang w:eastAsia="en-GB"/>
        </w:rPr>
        <w:t>-- TAG-CFR-CONFIGMULTICAST-START</w:t>
      </w:r>
    </w:p>
    <w:p w14:paraId="43A961C5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4189463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0E2E">
        <w:rPr>
          <w:rFonts w:ascii="Courier New" w:hAnsi="Courier New"/>
          <w:noProof/>
          <w:sz w:val="16"/>
          <w:lang w:eastAsia="en-GB"/>
        </w:rPr>
        <w:t xml:space="preserve">CFR-ConfigMulticast-r17::= </w:t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70E2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01814A" w14:textId="730579F2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4"/>
          <w:szCs w:val="18"/>
          <w:lang w:eastAsia="en-GB"/>
        </w:rPr>
      </w:pPr>
      <w:r w:rsidRPr="00770E2E">
        <w:rPr>
          <w:rFonts w:ascii="Courier New" w:hAnsi="Courier New"/>
          <w:noProof/>
          <w:sz w:val="16"/>
          <w:lang w:eastAsia="en-GB"/>
        </w:rPr>
        <w:t xml:space="preserve">    </w:t>
      </w:r>
      <w:r w:rsidRPr="00770E2E">
        <w:rPr>
          <w:rFonts w:ascii="Courier New" w:hAnsi="Courier New"/>
          <w:noProof/>
          <w:sz w:val="16"/>
          <w:highlight w:val="yellow"/>
          <w:lang w:eastAsia="en-GB"/>
        </w:rPr>
        <w:t xml:space="preserve">locationAndBandwidthMulticast-r17              </w:t>
      </w:r>
      <w:r w:rsidRPr="00770E2E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INTEGER</w:t>
      </w:r>
      <w:r w:rsidRPr="00770E2E">
        <w:rPr>
          <w:rFonts w:ascii="Courier New" w:hAnsi="Courier New"/>
          <w:noProof/>
          <w:sz w:val="16"/>
          <w:highlight w:val="yellow"/>
          <w:lang w:eastAsia="en-GB"/>
        </w:rPr>
        <w:t xml:space="preserve"> (0..37949)</w:t>
      </w:r>
      <w:r w:rsidRPr="00770E2E">
        <w:rPr>
          <w:rFonts w:ascii="Courier New" w:hAnsi="Courier New"/>
          <w:noProof/>
          <w:sz w:val="16"/>
          <w:lang w:eastAsia="en-GB"/>
        </w:rPr>
        <w:t xml:space="preserve">       </w:t>
      </w:r>
      <w:r w:rsidRPr="00770E2E">
        <w:rPr>
          <w:rFonts w:ascii="Courier New" w:hAnsi="Courier New"/>
          <w:noProof/>
          <w:color w:val="993366"/>
          <w:sz w:val="14"/>
          <w:szCs w:val="18"/>
          <w:lang w:eastAsia="en-GB"/>
        </w:rPr>
        <w:t>OPTIONAL</w:t>
      </w: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,    </w:t>
      </w:r>
      <w:r w:rsidRPr="00770E2E">
        <w:rPr>
          <w:rFonts w:ascii="Courier New" w:hAnsi="Courier New"/>
          <w:noProof/>
          <w:color w:val="808080"/>
          <w:sz w:val="14"/>
          <w:szCs w:val="18"/>
          <w:lang w:eastAsia="en-GB"/>
        </w:rPr>
        <w:t>-- Need S</w:t>
      </w:r>
    </w:p>
    <w:p w14:paraId="2AC9E03B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4"/>
          <w:szCs w:val="18"/>
          <w:lang w:eastAsia="en-GB"/>
        </w:rPr>
      </w:pP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    pdcch-ConfigMulticast-r17                      PDCCH-Config                             </w:t>
      </w:r>
      <w:r w:rsidRPr="00770E2E">
        <w:rPr>
          <w:rFonts w:ascii="Courier New" w:hAnsi="Courier New"/>
          <w:noProof/>
          <w:color w:val="993366"/>
          <w:sz w:val="14"/>
          <w:szCs w:val="18"/>
          <w:lang w:eastAsia="en-GB"/>
        </w:rPr>
        <w:t>OPTIONAL</w:t>
      </w: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,    </w:t>
      </w:r>
      <w:r w:rsidRPr="00770E2E">
        <w:rPr>
          <w:rFonts w:ascii="Courier New" w:hAnsi="Courier New"/>
          <w:noProof/>
          <w:color w:val="808080"/>
          <w:sz w:val="14"/>
          <w:szCs w:val="18"/>
          <w:lang w:eastAsia="en-GB"/>
        </w:rPr>
        <w:t>-- Need M</w:t>
      </w:r>
    </w:p>
    <w:p w14:paraId="1DAC03F0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4"/>
          <w:szCs w:val="18"/>
          <w:lang w:eastAsia="en-GB"/>
        </w:rPr>
      </w:pP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    pdsch-ConfigMulticast-r17                      PDSCH-Config                             </w:t>
      </w:r>
      <w:r w:rsidRPr="00770E2E">
        <w:rPr>
          <w:rFonts w:ascii="Courier New" w:hAnsi="Courier New"/>
          <w:noProof/>
          <w:color w:val="993366"/>
          <w:sz w:val="14"/>
          <w:szCs w:val="18"/>
          <w:lang w:eastAsia="en-GB"/>
        </w:rPr>
        <w:t>OPTIONAL</w:t>
      </w: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,    </w:t>
      </w:r>
      <w:r w:rsidRPr="00770E2E">
        <w:rPr>
          <w:rFonts w:ascii="Courier New" w:hAnsi="Courier New"/>
          <w:noProof/>
          <w:color w:val="808080"/>
          <w:sz w:val="14"/>
          <w:szCs w:val="18"/>
          <w:lang w:eastAsia="en-GB"/>
        </w:rPr>
        <w:t>-- Need M</w:t>
      </w:r>
    </w:p>
    <w:p w14:paraId="6B1FD31F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4"/>
          <w:szCs w:val="18"/>
          <w:lang w:eastAsia="en-GB"/>
        </w:rPr>
      </w:pP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    sps-ConfigMulticastToAddModList-r17            SPS-ConfigMulticastToAddModList-r17      </w:t>
      </w:r>
      <w:r w:rsidRPr="00770E2E">
        <w:rPr>
          <w:rFonts w:ascii="Courier New" w:hAnsi="Courier New"/>
          <w:noProof/>
          <w:color w:val="993366"/>
          <w:sz w:val="14"/>
          <w:szCs w:val="18"/>
          <w:lang w:eastAsia="en-GB"/>
        </w:rPr>
        <w:t>OPTIONAL</w:t>
      </w: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,    </w:t>
      </w:r>
      <w:r w:rsidRPr="00770E2E">
        <w:rPr>
          <w:rFonts w:ascii="Courier New" w:hAnsi="Courier New"/>
          <w:noProof/>
          <w:color w:val="808080"/>
          <w:sz w:val="14"/>
          <w:szCs w:val="18"/>
          <w:lang w:eastAsia="en-GB"/>
        </w:rPr>
        <w:t>-- Need N</w:t>
      </w:r>
    </w:p>
    <w:p w14:paraId="3EF32A4C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4"/>
          <w:szCs w:val="18"/>
          <w:lang w:eastAsia="en-GB"/>
        </w:rPr>
      </w:pP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    sps-ConfigMulticastToReleaseList-r17           SPS-ConfigMulticastToReleaseList-r17     </w:t>
      </w:r>
      <w:r w:rsidRPr="00770E2E">
        <w:rPr>
          <w:rFonts w:ascii="Courier New" w:hAnsi="Courier New"/>
          <w:noProof/>
          <w:color w:val="993366"/>
          <w:sz w:val="14"/>
          <w:szCs w:val="18"/>
          <w:lang w:eastAsia="en-GB"/>
        </w:rPr>
        <w:t>OPTIONAL</w:t>
      </w:r>
      <w:r w:rsidRPr="00770E2E">
        <w:rPr>
          <w:rFonts w:ascii="Courier New" w:hAnsi="Courier New"/>
          <w:noProof/>
          <w:sz w:val="14"/>
          <w:szCs w:val="18"/>
          <w:lang w:eastAsia="en-GB"/>
        </w:rPr>
        <w:t xml:space="preserve">     </w:t>
      </w:r>
      <w:r w:rsidRPr="00770E2E">
        <w:rPr>
          <w:rFonts w:ascii="Courier New" w:hAnsi="Courier New"/>
          <w:noProof/>
          <w:color w:val="808080"/>
          <w:sz w:val="14"/>
          <w:szCs w:val="18"/>
          <w:lang w:eastAsia="en-GB"/>
        </w:rPr>
        <w:t>-- Need N</w:t>
      </w:r>
    </w:p>
    <w:p w14:paraId="11AA7DF4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0E2E">
        <w:rPr>
          <w:rFonts w:ascii="Courier New" w:hAnsi="Courier New"/>
          <w:noProof/>
          <w:sz w:val="16"/>
          <w:lang w:eastAsia="en-GB"/>
        </w:rPr>
        <w:t>}</w:t>
      </w:r>
    </w:p>
    <w:p w14:paraId="54AEB309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D173F5A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0E2E">
        <w:rPr>
          <w:rFonts w:ascii="Courier New" w:hAnsi="Courier New"/>
          <w:noProof/>
          <w:sz w:val="16"/>
          <w:lang w:eastAsia="en-GB"/>
        </w:rPr>
        <w:t>SPS-ConfigMulticastToAddModList-r17 ::=</w:t>
      </w:r>
      <w:r w:rsidRPr="00770E2E">
        <w:rPr>
          <w:rFonts w:ascii="Courier New" w:hAnsi="Courier New"/>
          <w:noProof/>
          <w:sz w:val="16"/>
          <w:lang w:eastAsia="en-GB"/>
        </w:rPr>
        <w:tab/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70E2E">
        <w:rPr>
          <w:rFonts w:ascii="Courier New" w:hAnsi="Courier New"/>
          <w:noProof/>
          <w:sz w:val="16"/>
          <w:lang w:eastAsia="en-GB"/>
        </w:rPr>
        <w:t xml:space="preserve"> (</w:t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70E2E">
        <w:rPr>
          <w:rFonts w:ascii="Courier New" w:hAnsi="Courier New"/>
          <w:noProof/>
          <w:sz w:val="16"/>
          <w:lang w:eastAsia="en-GB"/>
        </w:rPr>
        <w:t xml:space="preserve"> (1..8))</w:t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70E2E">
        <w:rPr>
          <w:rFonts w:ascii="Courier New" w:hAnsi="Courier New"/>
          <w:noProof/>
          <w:sz w:val="16"/>
          <w:lang w:eastAsia="en-GB"/>
        </w:rPr>
        <w:t xml:space="preserve"> SPS-Config</w:t>
      </w:r>
    </w:p>
    <w:p w14:paraId="0FE64CCB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11CCD35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0E2E">
        <w:rPr>
          <w:rFonts w:ascii="Courier New" w:hAnsi="Courier New"/>
          <w:noProof/>
          <w:sz w:val="16"/>
          <w:lang w:eastAsia="en-GB"/>
        </w:rPr>
        <w:t xml:space="preserve">SPS-ConfigMulticastToReleaseList-r17 ::= </w:t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70E2E">
        <w:rPr>
          <w:rFonts w:ascii="Courier New" w:hAnsi="Courier New"/>
          <w:noProof/>
          <w:sz w:val="16"/>
          <w:lang w:eastAsia="en-GB"/>
        </w:rPr>
        <w:t xml:space="preserve"> (</w:t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70E2E">
        <w:rPr>
          <w:rFonts w:ascii="Courier New" w:hAnsi="Courier New"/>
          <w:noProof/>
          <w:sz w:val="16"/>
          <w:lang w:eastAsia="en-GB"/>
        </w:rPr>
        <w:t xml:space="preserve"> (1..8))</w:t>
      </w:r>
      <w:r w:rsidRPr="00770E2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70E2E">
        <w:rPr>
          <w:rFonts w:ascii="Courier New" w:hAnsi="Courier New"/>
          <w:noProof/>
          <w:sz w:val="16"/>
          <w:lang w:eastAsia="en-GB"/>
        </w:rPr>
        <w:t xml:space="preserve"> SPS-ConfigIndex-r16</w:t>
      </w:r>
    </w:p>
    <w:p w14:paraId="18F92C58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26E763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0E2E">
        <w:rPr>
          <w:rFonts w:ascii="Courier New" w:hAnsi="Courier New"/>
          <w:noProof/>
          <w:color w:val="808080"/>
          <w:sz w:val="16"/>
          <w:lang w:eastAsia="en-GB"/>
        </w:rPr>
        <w:t>-- TAG-CFR-CONFIGMULTICAST-STOP</w:t>
      </w:r>
    </w:p>
    <w:p w14:paraId="31879C61" w14:textId="77777777" w:rsidR="00770E2E" w:rsidRPr="00770E2E" w:rsidRDefault="00770E2E" w:rsidP="00770E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0E2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A86FFCB" w14:textId="77777777" w:rsidR="00770E2E" w:rsidRPr="00770E2E" w:rsidRDefault="00770E2E" w:rsidP="00770E2E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631"/>
      </w:tblGrid>
      <w:tr w:rsidR="00770E2E" w:rsidRPr="00770E2E" w14:paraId="43D0C5E2" w14:textId="77777777" w:rsidTr="006305A2">
        <w:trPr>
          <w:cantSplit/>
          <w:tblHeader/>
        </w:trPr>
        <w:tc>
          <w:tcPr>
            <w:tcW w:w="5000" w:type="pct"/>
          </w:tcPr>
          <w:p w14:paraId="680FDE51" w14:textId="77777777" w:rsidR="00770E2E" w:rsidRPr="00770E2E" w:rsidRDefault="00770E2E" w:rsidP="00770E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70E2E">
              <w:rPr>
                <w:rFonts w:ascii="Arial" w:hAnsi="Arial" w:cs="Arial"/>
                <w:b/>
                <w:i/>
                <w:iCs/>
                <w:sz w:val="18"/>
                <w:szCs w:val="18"/>
                <w:lang w:eastAsia="zh-CN"/>
              </w:rPr>
              <w:t>CFR-</w:t>
            </w:r>
            <w:proofErr w:type="spellStart"/>
            <w:r w:rsidRPr="00770E2E">
              <w:rPr>
                <w:rFonts w:ascii="Arial" w:hAnsi="Arial" w:cs="Arial"/>
                <w:b/>
                <w:i/>
                <w:iCs/>
                <w:sz w:val="18"/>
                <w:szCs w:val="18"/>
                <w:lang w:eastAsia="zh-CN"/>
              </w:rPr>
              <w:t>ConfigMulticast</w:t>
            </w:r>
            <w:proofErr w:type="spellEnd"/>
            <w:r w:rsidRPr="00770E2E">
              <w:rPr>
                <w:rFonts w:ascii="Arial" w:hAnsi="Arial" w:cs="Arial"/>
                <w:b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770E2E">
              <w:rPr>
                <w:rFonts w:ascii="Arial" w:hAnsi="Arial"/>
                <w:b/>
                <w:sz w:val="18"/>
                <w:szCs w:val="22"/>
                <w:lang w:eastAsia="sv-SE"/>
              </w:rPr>
              <w:t>field</w:t>
            </w:r>
            <w:r w:rsidRPr="00770E2E">
              <w:rPr>
                <w:rFonts w:ascii="Arial" w:hAnsi="Arial" w:cs="Arial"/>
                <w:b/>
                <w:iCs/>
                <w:sz w:val="18"/>
                <w:szCs w:val="18"/>
                <w:lang w:eastAsia="zh-CN"/>
              </w:rPr>
              <w:t xml:space="preserve"> descriptions</w:t>
            </w:r>
          </w:p>
        </w:tc>
      </w:tr>
      <w:tr w:rsidR="00770E2E" w:rsidRPr="00770E2E" w14:paraId="5D92499B" w14:textId="77777777" w:rsidTr="006305A2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443DA1" w14:textId="77777777" w:rsidR="00770E2E" w:rsidRPr="00770E2E" w:rsidRDefault="00770E2E" w:rsidP="00770E2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szCs w:val="18"/>
                <w:highlight w:val="yellow"/>
              </w:rPr>
            </w:pPr>
            <w:proofErr w:type="spellStart"/>
            <w:r w:rsidRPr="00770E2E">
              <w:rPr>
                <w:rFonts w:ascii="Arial" w:hAnsi="Arial"/>
                <w:b/>
                <w:i/>
                <w:sz w:val="18"/>
                <w:szCs w:val="22"/>
                <w:highlight w:val="yellow"/>
                <w:lang w:eastAsia="sv-SE"/>
              </w:rPr>
              <w:t>locationAndBandwidthMulticast</w:t>
            </w:r>
            <w:proofErr w:type="spellEnd"/>
          </w:p>
          <w:p w14:paraId="43FD0AC0" w14:textId="77777777" w:rsidR="00770E2E" w:rsidRPr="00770E2E" w:rsidRDefault="00770E2E" w:rsidP="00770E2E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770E2E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 xml:space="preserve">Frequency </w:t>
            </w:r>
            <w:r w:rsidRPr="00770E2E">
              <w:rPr>
                <w:rFonts w:ascii="Arial" w:hAnsi="Arial"/>
                <w:sz w:val="18"/>
                <w:highlight w:val="yellow"/>
                <w:lang w:eastAsia="sv-SE"/>
              </w:rPr>
              <w:t>domain</w:t>
            </w:r>
            <w:r w:rsidRPr="00770E2E"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  <w:t xml:space="preserve"> location and bandwidth for MBS multicast.</w:t>
            </w:r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value of the field shall be interpreted as resource indicator value (RIV) as defined in TS 38.214 [19] with assumptions as described in TS 38.213 [13], clause 12, i.e. setting  </w:t>
            </w:r>
            <w:proofErr w:type="spellStart"/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>N^size_BWP</w:t>
            </w:r>
            <w:proofErr w:type="spellEnd"/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=275. The first PRB is a PRB determined by </w:t>
            </w:r>
            <w:proofErr w:type="spellStart"/>
            <w:r w:rsidRPr="00770E2E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subcarrierSpacing</w:t>
            </w:r>
            <w:proofErr w:type="spellEnd"/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of the associated BWP and </w:t>
            </w:r>
            <w:proofErr w:type="spellStart"/>
            <w:r w:rsidRPr="00770E2E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offsetToCarrier</w:t>
            </w:r>
            <w:proofErr w:type="spellEnd"/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corresponding to this subcarrier spacing. If not configured, the UE applies the value of </w:t>
            </w:r>
            <w:proofErr w:type="spellStart"/>
            <w:r w:rsidRPr="00770E2E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locationAndBandwidth</w:t>
            </w:r>
            <w:proofErr w:type="spellEnd"/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of the DL BWP in which the </w:t>
            </w:r>
            <w:proofErr w:type="spellStart"/>
            <w:r w:rsidRPr="00770E2E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cfr-ConfigMulticast</w:t>
            </w:r>
            <w:proofErr w:type="spellEnd"/>
            <w:r w:rsidRPr="00770E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configured.</w:t>
            </w:r>
          </w:p>
        </w:tc>
      </w:tr>
    </w:tbl>
    <w:p w14:paraId="2C156C58" w14:textId="77777777" w:rsidR="00770E2E" w:rsidRDefault="00770E2E" w:rsidP="006234FA">
      <w:pPr>
        <w:tabs>
          <w:tab w:val="num" w:pos="720"/>
        </w:tabs>
        <w:jc w:val="both"/>
        <w:rPr>
          <w:b/>
          <w:bCs/>
          <w:sz w:val="22"/>
          <w:szCs w:val="22"/>
          <w:lang w:val="en-US"/>
        </w:rPr>
      </w:pPr>
    </w:p>
    <w:p w14:paraId="241DB2BC" w14:textId="053EB767" w:rsidR="00C157B0" w:rsidRDefault="00891470" w:rsidP="00C157B0">
      <w:pPr>
        <w:tabs>
          <w:tab w:val="num" w:pos="720"/>
        </w:tabs>
        <w:jc w:val="both"/>
        <w:rPr>
          <w:sz w:val="22"/>
          <w:szCs w:val="22"/>
          <w:lang w:val="en-US"/>
        </w:rPr>
      </w:pPr>
      <w:r>
        <w:rPr>
          <w:rFonts w:eastAsia="Malgun Gothic"/>
          <w:sz w:val="22"/>
          <w:szCs w:val="22"/>
          <w:lang w:val="en-US" w:eastAsia="ko-KR"/>
        </w:rPr>
        <w:t xml:space="preserve">For connected mode UEs, since </w:t>
      </w:r>
      <w:r w:rsidR="00A752F6">
        <w:rPr>
          <w:rFonts w:eastAsia="Malgun Gothic"/>
          <w:sz w:val="22"/>
          <w:szCs w:val="22"/>
          <w:lang w:val="en-US" w:eastAsia="ko-KR"/>
        </w:rPr>
        <w:t>a UE is switching between different BWPs (</w:t>
      </w:r>
      <w:r w:rsidR="002F25BF">
        <w:rPr>
          <w:rFonts w:eastAsia="Malgun Gothic"/>
          <w:sz w:val="22"/>
          <w:szCs w:val="22"/>
          <w:lang w:val="en-US" w:eastAsia="ko-KR"/>
        </w:rPr>
        <w:t xml:space="preserve">note that </w:t>
      </w:r>
      <w:r w:rsidR="00A752F6">
        <w:rPr>
          <w:rFonts w:eastAsia="Malgun Gothic"/>
          <w:sz w:val="22"/>
          <w:szCs w:val="22"/>
          <w:lang w:val="en-US" w:eastAsia="ko-KR"/>
        </w:rPr>
        <w:t>for TDD DL and UL are pair with same index</w:t>
      </w:r>
      <w:r w:rsidR="00A35149">
        <w:rPr>
          <w:rFonts w:eastAsia="Malgun Gothic"/>
          <w:sz w:val="22"/>
          <w:szCs w:val="22"/>
          <w:lang w:val="en-US" w:eastAsia="ko-KR"/>
        </w:rPr>
        <w:t xml:space="preserve"> with aligned center frequency</w:t>
      </w:r>
      <w:r w:rsidR="00A752F6">
        <w:rPr>
          <w:rFonts w:eastAsia="Malgun Gothic"/>
          <w:sz w:val="22"/>
          <w:szCs w:val="22"/>
          <w:lang w:val="en-US" w:eastAsia="ko-KR"/>
        </w:rPr>
        <w:t>)</w:t>
      </w:r>
      <w:r w:rsidR="00290B13">
        <w:rPr>
          <w:rFonts w:eastAsia="Malgun Gothic"/>
          <w:sz w:val="22"/>
          <w:szCs w:val="22"/>
          <w:lang w:val="en-US" w:eastAsia="ko-KR"/>
        </w:rPr>
        <w:t xml:space="preserve">, it may be reasonable to configure the </w:t>
      </w:r>
      <w:r w:rsidR="00290B13" w:rsidRPr="00E515A9">
        <w:rPr>
          <w:sz w:val="22"/>
          <w:szCs w:val="22"/>
          <w:lang w:val="en-US"/>
        </w:rPr>
        <w:t xml:space="preserve">UL </w:t>
      </w:r>
      <w:r w:rsidR="00290B13" w:rsidRPr="00E515A9">
        <w:rPr>
          <w:iCs/>
          <w:sz w:val="22"/>
          <w:szCs w:val="22"/>
          <w:lang w:val="en-US" w:eastAsia="ko-KR"/>
        </w:rPr>
        <w:t xml:space="preserve">SBFD </w:t>
      </w:r>
      <w:r w:rsidR="00774AA7">
        <w:rPr>
          <w:iCs/>
          <w:sz w:val="22"/>
          <w:szCs w:val="22"/>
          <w:lang w:val="en-US" w:eastAsia="ko-KR"/>
        </w:rPr>
        <w:t xml:space="preserve">“common” </w:t>
      </w:r>
      <w:r w:rsidR="00290B13" w:rsidRPr="00E515A9">
        <w:rPr>
          <w:sz w:val="22"/>
          <w:szCs w:val="22"/>
          <w:lang w:val="en-US"/>
        </w:rPr>
        <w:t xml:space="preserve">frequency </w:t>
      </w:r>
      <w:r w:rsidR="00774AA7">
        <w:rPr>
          <w:sz w:val="22"/>
          <w:szCs w:val="22"/>
          <w:lang w:val="en-US"/>
        </w:rPr>
        <w:t>resource</w:t>
      </w:r>
      <w:r w:rsidR="00CE1853">
        <w:rPr>
          <w:sz w:val="22"/>
          <w:szCs w:val="22"/>
          <w:lang w:val="en-US"/>
        </w:rPr>
        <w:t xml:space="preserve"> </w:t>
      </w:r>
      <w:r w:rsidR="00767088">
        <w:rPr>
          <w:sz w:val="22"/>
          <w:szCs w:val="22"/>
          <w:lang w:val="en-US"/>
        </w:rPr>
        <w:t xml:space="preserve">associated with </w:t>
      </w:r>
      <w:r w:rsidR="00CE1853">
        <w:rPr>
          <w:sz w:val="22"/>
          <w:szCs w:val="22"/>
          <w:lang w:val="en-US"/>
        </w:rPr>
        <w:t xml:space="preserve">a DL </w:t>
      </w:r>
      <w:r w:rsidR="00F02A1C">
        <w:rPr>
          <w:sz w:val="22"/>
          <w:szCs w:val="22"/>
          <w:lang w:val="en-US"/>
        </w:rPr>
        <w:t>BWP, hence it becomes a BWP specific.</w:t>
      </w:r>
      <w:r w:rsidR="00EA4880">
        <w:rPr>
          <w:sz w:val="22"/>
          <w:szCs w:val="22"/>
          <w:lang w:val="en-US"/>
        </w:rPr>
        <w:t xml:space="preserve"> </w:t>
      </w:r>
      <w:r w:rsidR="00774AA7">
        <w:rPr>
          <w:sz w:val="22"/>
          <w:szCs w:val="22"/>
          <w:lang w:val="en-US"/>
        </w:rPr>
        <w:t>Examples of thi</w:t>
      </w:r>
      <w:r w:rsidR="00F0672D">
        <w:rPr>
          <w:sz w:val="22"/>
          <w:szCs w:val="22"/>
          <w:lang w:val="en-US"/>
        </w:rPr>
        <w:t xml:space="preserve">s is shown on Figure </w:t>
      </w:r>
      <w:r w:rsidR="001518C9">
        <w:rPr>
          <w:sz w:val="22"/>
          <w:szCs w:val="22"/>
          <w:lang w:val="en-US"/>
        </w:rPr>
        <w:t>3</w:t>
      </w:r>
      <w:r w:rsidR="00F0672D">
        <w:rPr>
          <w:sz w:val="22"/>
          <w:szCs w:val="22"/>
          <w:lang w:val="en-US"/>
        </w:rPr>
        <w:t xml:space="preserve"> in which </w:t>
      </w:r>
      <w:r w:rsidR="00F0672D">
        <w:rPr>
          <w:rFonts w:eastAsia="Malgun Gothic"/>
          <w:sz w:val="22"/>
          <w:szCs w:val="22"/>
          <w:lang w:val="en-US" w:eastAsia="ko-KR"/>
        </w:rPr>
        <w:t xml:space="preserve">the </w:t>
      </w:r>
      <w:r w:rsidR="00F0672D" w:rsidRPr="00E515A9">
        <w:rPr>
          <w:sz w:val="22"/>
          <w:szCs w:val="22"/>
          <w:lang w:val="en-US"/>
        </w:rPr>
        <w:t xml:space="preserve">UL </w:t>
      </w:r>
      <w:r w:rsidR="00F0672D" w:rsidRPr="00E515A9">
        <w:rPr>
          <w:iCs/>
          <w:sz w:val="22"/>
          <w:szCs w:val="22"/>
          <w:lang w:val="en-US" w:eastAsia="ko-KR"/>
        </w:rPr>
        <w:t xml:space="preserve">SBFD </w:t>
      </w:r>
      <w:r w:rsidR="00F0672D">
        <w:rPr>
          <w:iCs/>
          <w:sz w:val="22"/>
          <w:szCs w:val="22"/>
          <w:lang w:val="en-US" w:eastAsia="ko-KR"/>
        </w:rPr>
        <w:t xml:space="preserve">“common” </w:t>
      </w:r>
      <w:r w:rsidR="00F0672D" w:rsidRPr="00E515A9">
        <w:rPr>
          <w:sz w:val="22"/>
          <w:szCs w:val="22"/>
          <w:lang w:val="en-US"/>
        </w:rPr>
        <w:t xml:space="preserve">frequency </w:t>
      </w:r>
      <w:r w:rsidR="00F0672D">
        <w:rPr>
          <w:sz w:val="22"/>
          <w:szCs w:val="22"/>
          <w:lang w:val="en-US"/>
        </w:rPr>
        <w:t xml:space="preserve">resource can be added when </w:t>
      </w:r>
      <w:r w:rsidR="000026C9">
        <w:rPr>
          <w:sz w:val="22"/>
          <w:szCs w:val="22"/>
          <w:lang w:val="en-US"/>
        </w:rPr>
        <w:t xml:space="preserve">a </w:t>
      </w:r>
      <w:r w:rsidR="00BC65DD">
        <w:rPr>
          <w:sz w:val="22"/>
          <w:szCs w:val="22"/>
          <w:lang w:val="en-US"/>
        </w:rPr>
        <w:t xml:space="preserve">UE </w:t>
      </w:r>
      <w:r w:rsidR="001518C9">
        <w:rPr>
          <w:sz w:val="22"/>
          <w:szCs w:val="22"/>
          <w:lang w:val="en-US"/>
        </w:rPr>
        <w:t>activates</w:t>
      </w:r>
      <w:r w:rsidR="006B55CF">
        <w:rPr>
          <w:sz w:val="22"/>
          <w:szCs w:val="22"/>
          <w:lang w:val="en-US"/>
        </w:rPr>
        <w:t xml:space="preserve"> </w:t>
      </w:r>
      <w:r w:rsidR="000026C9" w:rsidRPr="000026C9">
        <w:rPr>
          <w:sz w:val="22"/>
          <w:szCs w:val="22"/>
        </w:rPr>
        <w:t>DL BWP#1</w:t>
      </w:r>
      <w:r w:rsidR="000026C9">
        <w:rPr>
          <w:sz w:val="22"/>
          <w:szCs w:val="22"/>
        </w:rPr>
        <w:t xml:space="preserve">, and </w:t>
      </w:r>
      <w:r w:rsidR="006B55CF">
        <w:rPr>
          <w:sz w:val="22"/>
          <w:szCs w:val="22"/>
        </w:rPr>
        <w:t xml:space="preserve">in </w:t>
      </w:r>
      <w:r w:rsidR="000026C9">
        <w:rPr>
          <w:sz w:val="22"/>
          <w:szCs w:val="22"/>
        </w:rPr>
        <w:t xml:space="preserve">later </w:t>
      </w:r>
      <w:r w:rsidR="006B55CF">
        <w:rPr>
          <w:sz w:val="22"/>
          <w:szCs w:val="22"/>
        </w:rPr>
        <w:t xml:space="preserve">time </w:t>
      </w:r>
      <w:r w:rsidR="000026C9">
        <w:rPr>
          <w:sz w:val="22"/>
          <w:szCs w:val="22"/>
        </w:rPr>
        <w:t xml:space="preserve">if the UE switches </w:t>
      </w:r>
      <w:r w:rsidR="00C157B0">
        <w:rPr>
          <w:sz w:val="22"/>
          <w:szCs w:val="22"/>
        </w:rPr>
        <w:t xml:space="preserve">to </w:t>
      </w:r>
      <w:r w:rsidR="00C157B0" w:rsidRPr="00C157B0">
        <w:rPr>
          <w:sz w:val="22"/>
          <w:szCs w:val="22"/>
        </w:rPr>
        <w:t>DL BWP#</w:t>
      </w:r>
      <w:r w:rsidR="00C157B0">
        <w:rPr>
          <w:sz w:val="22"/>
          <w:szCs w:val="22"/>
        </w:rPr>
        <w:t>2, it release</w:t>
      </w:r>
      <w:r w:rsidR="00D120DA">
        <w:rPr>
          <w:sz w:val="22"/>
          <w:szCs w:val="22"/>
        </w:rPr>
        <w:t xml:space="preserve">s </w:t>
      </w:r>
      <w:r w:rsidR="00A50C92">
        <w:rPr>
          <w:sz w:val="22"/>
          <w:szCs w:val="22"/>
        </w:rPr>
        <w:t xml:space="preserve">the </w:t>
      </w:r>
      <w:r w:rsidR="00D120DA">
        <w:rPr>
          <w:sz w:val="22"/>
          <w:szCs w:val="22"/>
        </w:rPr>
        <w:t xml:space="preserve">first </w:t>
      </w:r>
      <w:r w:rsidR="00704727">
        <w:rPr>
          <w:rFonts w:eastAsia="Malgun Gothic"/>
          <w:sz w:val="22"/>
          <w:szCs w:val="22"/>
          <w:lang w:val="en-US" w:eastAsia="ko-KR"/>
        </w:rPr>
        <w:t xml:space="preserve">the </w:t>
      </w:r>
      <w:r w:rsidR="00704727" w:rsidRPr="00E515A9">
        <w:rPr>
          <w:sz w:val="22"/>
          <w:szCs w:val="22"/>
          <w:lang w:val="en-US"/>
        </w:rPr>
        <w:t xml:space="preserve">UL </w:t>
      </w:r>
      <w:r w:rsidR="00704727" w:rsidRPr="00E515A9">
        <w:rPr>
          <w:iCs/>
          <w:sz w:val="22"/>
          <w:szCs w:val="22"/>
          <w:lang w:val="en-US" w:eastAsia="ko-KR"/>
        </w:rPr>
        <w:t xml:space="preserve">SBFD </w:t>
      </w:r>
      <w:r w:rsidR="00704727">
        <w:rPr>
          <w:iCs/>
          <w:sz w:val="22"/>
          <w:szCs w:val="22"/>
          <w:lang w:val="en-US" w:eastAsia="ko-KR"/>
        </w:rPr>
        <w:lastRenderedPageBreak/>
        <w:t xml:space="preserve">“common” </w:t>
      </w:r>
      <w:r w:rsidR="00704727" w:rsidRPr="00E515A9">
        <w:rPr>
          <w:sz w:val="22"/>
          <w:szCs w:val="22"/>
          <w:lang w:val="en-US"/>
        </w:rPr>
        <w:t xml:space="preserve">frequency </w:t>
      </w:r>
      <w:r w:rsidR="00704727">
        <w:rPr>
          <w:sz w:val="22"/>
          <w:szCs w:val="22"/>
          <w:lang w:val="en-US"/>
        </w:rPr>
        <w:t xml:space="preserve">resource and adds a new </w:t>
      </w:r>
      <w:r w:rsidR="00704727" w:rsidRPr="00E515A9">
        <w:rPr>
          <w:sz w:val="22"/>
          <w:szCs w:val="22"/>
          <w:lang w:val="en-US"/>
        </w:rPr>
        <w:t xml:space="preserve">UL </w:t>
      </w:r>
      <w:r w:rsidR="00704727" w:rsidRPr="00E515A9">
        <w:rPr>
          <w:iCs/>
          <w:sz w:val="22"/>
          <w:szCs w:val="22"/>
          <w:lang w:val="en-US" w:eastAsia="ko-KR"/>
        </w:rPr>
        <w:t xml:space="preserve">SBFD </w:t>
      </w:r>
      <w:r w:rsidR="00704727">
        <w:rPr>
          <w:iCs/>
          <w:sz w:val="22"/>
          <w:szCs w:val="22"/>
          <w:lang w:val="en-US" w:eastAsia="ko-KR"/>
        </w:rPr>
        <w:t xml:space="preserve">“common” </w:t>
      </w:r>
      <w:r w:rsidR="00704727" w:rsidRPr="00E515A9">
        <w:rPr>
          <w:sz w:val="22"/>
          <w:szCs w:val="22"/>
          <w:lang w:val="en-US"/>
        </w:rPr>
        <w:t xml:space="preserve">frequency </w:t>
      </w:r>
      <w:r w:rsidR="00704727">
        <w:rPr>
          <w:sz w:val="22"/>
          <w:szCs w:val="22"/>
          <w:lang w:val="en-US"/>
        </w:rPr>
        <w:t>resource</w:t>
      </w:r>
      <w:r w:rsidR="00947A07">
        <w:rPr>
          <w:sz w:val="22"/>
          <w:szCs w:val="22"/>
          <w:lang w:val="en-US"/>
        </w:rPr>
        <w:t xml:space="preserve"> (using </w:t>
      </w:r>
      <w:r w:rsidR="00947A07" w:rsidRPr="006558A5">
        <w:rPr>
          <w:i/>
          <w:iCs/>
          <w:sz w:val="22"/>
          <w:szCs w:val="22"/>
          <w:lang w:val="en-US"/>
        </w:rPr>
        <w:t>add</w:t>
      </w:r>
      <w:r w:rsidR="00947A07">
        <w:rPr>
          <w:sz w:val="22"/>
          <w:szCs w:val="22"/>
          <w:lang w:val="en-US"/>
        </w:rPr>
        <w:t xml:space="preserve"> and </w:t>
      </w:r>
      <w:r w:rsidR="00947A07" w:rsidRPr="006558A5">
        <w:rPr>
          <w:i/>
          <w:iCs/>
          <w:sz w:val="22"/>
          <w:szCs w:val="22"/>
          <w:lang w:val="en-US"/>
        </w:rPr>
        <w:t>release</w:t>
      </w:r>
      <w:r w:rsidR="00947A07">
        <w:rPr>
          <w:sz w:val="22"/>
          <w:szCs w:val="22"/>
          <w:lang w:val="en-US"/>
        </w:rPr>
        <w:t xml:space="preserve"> function).</w:t>
      </w:r>
    </w:p>
    <w:p w14:paraId="06878E3F" w14:textId="33770A9C" w:rsidR="00365061" w:rsidRDefault="00977B23" w:rsidP="00BA13FF">
      <w:pPr>
        <w:tabs>
          <w:tab w:val="num" w:pos="720"/>
        </w:tabs>
        <w:jc w:val="center"/>
        <w:rPr>
          <w:sz w:val="22"/>
          <w:szCs w:val="22"/>
          <w:lang w:val="en-US"/>
        </w:rPr>
      </w:pPr>
      <w:r w:rsidRPr="00977B23">
        <w:rPr>
          <w:noProof/>
        </w:rPr>
        <w:drawing>
          <wp:inline distT="0" distB="0" distL="0" distR="0" wp14:anchorId="31F014E3" wp14:editId="71891853">
            <wp:extent cx="5645150" cy="267525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5B855" w14:textId="7926A4D3" w:rsidR="00C22490" w:rsidRPr="00C702FB" w:rsidRDefault="00C22490" w:rsidP="009E2AE1">
      <w:pPr>
        <w:tabs>
          <w:tab w:val="num" w:pos="720"/>
        </w:tabs>
        <w:ind w:left="852"/>
        <w:jc w:val="both"/>
        <w:rPr>
          <w:b/>
          <w:bCs/>
          <w:sz w:val="22"/>
          <w:szCs w:val="22"/>
          <w:lang w:val="en-US"/>
        </w:rPr>
      </w:pPr>
      <w:r w:rsidRPr="00C702FB">
        <w:rPr>
          <w:b/>
          <w:bCs/>
          <w:sz w:val="22"/>
          <w:szCs w:val="22"/>
          <w:lang w:val="en-US"/>
        </w:rPr>
        <w:t xml:space="preserve">Figure 3. </w:t>
      </w:r>
      <w:r w:rsidR="00C702FB" w:rsidRPr="00C702FB">
        <w:rPr>
          <w:b/>
          <w:bCs/>
          <w:sz w:val="22"/>
          <w:szCs w:val="22"/>
          <w:lang w:val="en-US"/>
        </w:rPr>
        <w:t xml:space="preserve">Frequency location of the UL </w:t>
      </w:r>
      <w:r w:rsidR="00C702FB" w:rsidRPr="00C702FB">
        <w:rPr>
          <w:b/>
          <w:bCs/>
          <w:iCs/>
          <w:sz w:val="22"/>
          <w:szCs w:val="22"/>
          <w:lang w:val="en-US" w:eastAsia="ko-KR"/>
        </w:rPr>
        <w:t xml:space="preserve">SBFD </w:t>
      </w:r>
      <w:proofErr w:type="spellStart"/>
      <w:r w:rsidR="00C702FB" w:rsidRPr="00C702FB">
        <w:rPr>
          <w:b/>
          <w:bCs/>
          <w:iCs/>
          <w:sz w:val="22"/>
          <w:szCs w:val="22"/>
          <w:lang w:val="en-US" w:eastAsia="ko-KR"/>
        </w:rPr>
        <w:t>subband</w:t>
      </w:r>
      <w:proofErr w:type="spellEnd"/>
      <w:r w:rsidR="00C702FB" w:rsidRPr="00C702FB">
        <w:rPr>
          <w:rFonts w:eastAsia="Malgun Gothic"/>
          <w:b/>
          <w:bCs/>
          <w:sz w:val="22"/>
          <w:szCs w:val="22"/>
          <w:lang w:val="en-US" w:eastAsia="ko-KR"/>
        </w:rPr>
        <w:t xml:space="preserve"> is modelled as</w:t>
      </w:r>
      <w:r w:rsidRPr="00C702FB">
        <w:rPr>
          <w:b/>
          <w:bCs/>
          <w:sz w:val="22"/>
          <w:szCs w:val="22"/>
          <w:lang w:val="en-US"/>
        </w:rPr>
        <w:t xml:space="preserve"> UL </w:t>
      </w:r>
      <w:r w:rsidRPr="00C702FB">
        <w:rPr>
          <w:b/>
          <w:bCs/>
          <w:iCs/>
          <w:sz w:val="22"/>
          <w:szCs w:val="22"/>
          <w:lang w:val="en-US" w:eastAsia="ko-KR"/>
        </w:rPr>
        <w:t xml:space="preserve">SBFD “common” </w:t>
      </w:r>
      <w:r w:rsidRPr="00C702FB">
        <w:rPr>
          <w:b/>
          <w:bCs/>
          <w:sz w:val="22"/>
          <w:szCs w:val="22"/>
          <w:lang w:val="en-US"/>
        </w:rPr>
        <w:t>frequency resource</w:t>
      </w:r>
      <w:r w:rsidR="00681500">
        <w:rPr>
          <w:b/>
          <w:bCs/>
          <w:sz w:val="22"/>
          <w:szCs w:val="22"/>
          <w:lang w:val="en-US"/>
        </w:rPr>
        <w:t xml:space="preserve"> associated with DL BWP.</w:t>
      </w:r>
    </w:p>
    <w:p w14:paraId="589AB588" w14:textId="77777777" w:rsidR="006D0896" w:rsidRDefault="006D0896" w:rsidP="00FA2F79">
      <w:pPr>
        <w:tabs>
          <w:tab w:val="num" w:pos="720"/>
        </w:tabs>
        <w:jc w:val="both"/>
        <w:rPr>
          <w:sz w:val="22"/>
          <w:szCs w:val="22"/>
          <w:lang w:val="en-US"/>
        </w:rPr>
      </w:pPr>
    </w:p>
    <w:p w14:paraId="5DC25F2E" w14:textId="1E255527" w:rsidR="00FA2F79" w:rsidRPr="00BD4F2E" w:rsidRDefault="0006670B" w:rsidP="00FA2F79">
      <w:pPr>
        <w:tabs>
          <w:tab w:val="num" w:pos="720"/>
        </w:tabs>
        <w:jc w:val="both"/>
        <w:rPr>
          <w:sz w:val="22"/>
          <w:szCs w:val="22"/>
          <w:lang w:val="en-US"/>
        </w:rPr>
      </w:pPr>
      <w:r w:rsidRPr="00F74F1F">
        <w:rPr>
          <w:rFonts w:eastAsia="Malgun Gothic"/>
          <w:b/>
          <w:bCs/>
          <w:sz w:val="22"/>
          <w:szCs w:val="22"/>
          <w:lang w:val="en-US" w:eastAsia="ko-KR"/>
        </w:rPr>
        <w:t xml:space="preserve">Option 2. </w:t>
      </w:r>
      <w:r w:rsidR="006847BC" w:rsidRPr="00F74F1F">
        <w:rPr>
          <w:rFonts w:eastAsia="Malgun Gothic" w:cs="Times"/>
          <w:b/>
          <w:bCs/>
          <w:sz w:val="22"/>
          <w:szCs w:val="22"/>
          <w:lang w:eastAsia="zh-CN"/>
        </w:rPr>
        <w:t xml:space="preserve">Intersection between cell-specific UL </w:t>
      </w:r>
      <w:proofErr w:type="spellStart"/>
      <w:r w:rsidR="006847BC" w:rsidRPr="00F74F1F">
        <w:rPr>
          <w:rFonts w:eastAsia="Malgun Gothic" w:cs="Times"/>
          <w:b/>
          <w:bCs/>
          <w:sz w:val="22"/>
          <w:szCs w:val="22"/>
          <w:lang w:eastAsia="zh-CN"/>
        </w:rPr>
        <w:t>subband</w:t>
      </w:r>
      <w:proofErr w:type="spellEnd"/>
      <w:r w:rsidR="006847BC" w:rsidRPr="00F74F1F">
        <w:rPr>
          <w:rFonts w:eastAsia="Malgun Gothic" w:cs="Times"/>
          <w:b/>
          <w:bCs/>
          <w:sz w:val="22"/>
          <w:szCs w:val="22"/>
          <w:lang w:eastAsia="zh-CN"/>
        </w:rPr>
        <w:t xml:space="preserve"> and active </w:t>
      </w:r>
      <w:r w:rsidR="007578DB">
        <w:rPr>
          <w:rFonts w:eastAsia="Malgun Gothic" w:cs="Times"/>
          <w:b/>
          <w:bCs/>
          <w:sz w:val="22"/>
          <w:szCs w:val="22"/>
          <w:lang w:eastAsia="zh-CN"/>
        </w:rPr>
        <w:t>D</w:t>
      </w:r>
      <w:r w:rsidR="006847BC" w:rsidRPr="00F74F1F">
        <w:rPr>
          <w:rFonts w:eastAsia="Malgun Gothic" w:cs="Times"/>
          <w:b/>
          <w:bCs/>
          <w:sz w:val="22"/>
          <w:szCs w:val="22"/>
          <w:lang w:eastAsia="zh-CN"/>
        </w:rPr>
        <w:t>L BWP in SBFD symbols</w:t>
      </w:r>
      <w:r w:rsidRPr="00F74F1F">
        <w:rPr>
          <w:rFonts w:eastAsia="Malgun Gothic"/>
          <w:b/>
          <w:bCs/>
          <w:sz w:val="22"/>
          <w:szCs w:val="22"/>
          <w:lang w:val="en-US" w:eastAsia="ko-KR"/>
        </w:rPr>
        <w:t>: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A07F3C" w:rsidRPr="00BD4F2E">
        <w:rPr>
          <w:sz w:val="22"/>
          <w:szCs w:val="22"/>
          <w:lang w:val="en-US"/>
        </w:rPr>
        <w:t>Another way is to</w:t>
      </w:r>
      <w:r w:rsidR="00BD4F2E" w:rsidRPr="00BD4F2E">
        <w:rPr>
          <w:sz w:val="22"/>
          <w:szCs w:val="22"/>
          <w:lang w:val="en-US"/>
        </w:rPr>
        <w:t xml:space="preserve"> </w:t>
      </w:r>
      <w:r w:rsidR="00BD4F2E">
        <w:rPr>
          <w:sz w:val="22"/>
          <w:szCs w:val="22"/>
          <w:lang w:val="en-US"/>
        </w:rPr>
        <w:t xml:space="preserve">fix the </w:t>
      </w:r>
      <w:r w:rsidR="00080B6B" w:rsidRPr="00F24A94">
        <w:rPr>
          <w:sz w:val="22"/>
          <w:szCs w:val="22"/>
          <w:lang w:val="en-US"/>
        </w:rPr>
        <w:t xml:space="preserve">frequency location of the </w:t>
      </w:r>
      <w:r w:rsidR="00080B6B" w:rsidRPr="00855E2D">
        <w:rPr>
          <w:sz w:val="22"/>
          <w:szCs w:val="22"/>
          <w:lang w:val="en-US"/>
        </w:rPr>
        <w:t xml:space="preserve">UL </w:t>
      </w:r>
      <w:r w:rsidR="00080B6B" w:rsidRPr="007265ED">
        <w:rPr>
          <w:iCs/>
          <w:sz w:val="22"/>
          <w:szCs w:val="22"/>
          <w:lang w:val="en-US" w:eastAsia="ko-KR"/>
        </w:rPr>
        <w:t xml:space="preserve">SBFD </w:t>
      </w:r>
      <w:proofErr w:type="spellStart"/>
      <w:r w:rsidR="00080B6B" w:rsidRPr="007265ED">
        <w:rPr>
          <w:iCs/>
          <w:sz w:val="22"/>
          <w:szCs w:val="22"/>
          <w:lang w:val="en-US" w:eastAsia="ko-KR"/>
        </w:rPr>
        <w:t>subband</w:t>
      </w:r>
      <w:proofErr w:type="spellEnd"/>
      <w:r w:rsidR="00080B6B" w:rsidRPr="00BD4F2E">
        <w:rPr>
          <w:rFonts w:eastAsia="Malgun Gothic" w:cs="Times"/>
          <w:sz w:val="22"/>
          <w:szCs w:val="22"/>
          <w:lang w:eastAsia="zh-CN"/>
        </w:rPr>
        <w:t xml:space="preserve"> </w:t>
      </w:r>
      <w:r w:rsidR="00080B6B">
        <w:rPr>
          <w:rFonts w:eastAsia="Malgun Gothic" w:cs="Times"/>
          <w:sz w:val="22"/>
          <w:szCs w:val="22"/>
          <w:lang w:eastAsia="zh-CN"/>
        </w:rPr>
        <w:t>in the system carrier bandwidth</w:t>
      </w:r>
      <w:r w:rsidR="00FA2F79">
        <w:rPr>
          <w:rFonts w:eastAsia="Malgun Gothic" w:cs="Times"/>
          <w:sz w:val="22"/>
          <w:szCs w:val="22"/>
          <w:lang w:eastAsia="zh-CN"/>
        </w:rPr>
        <w:t xml:space="preserve"> </w:t>
      </w:r>
      <w:r w:rsidR="00080B6B">
        <w:rPr>
          <w:rFonts w:eastAsia="Malgun Gothic" w:cs="Times"/>
          <w:sz w:val="22"/>
          <w:szCs w:val="22"/>
          <w:lang w:eastAsia="zh-CN"/>
        </w:rPr>
        <w:t>as sh</w:t>
      </w:r>
      <w:r w:rsidR="00AA267C">
        <w:rPr>
          <w:rFonts w:eastAsia="Malgun Gothic" w:cs="Times"/>
          <w:sz w:val="22"/>
          <w:szCs w:val="22"/>
          <w:lang w:eastAsia="zh-CN"/>
        </w:rPr>
        <w:t xml:space="preserve">own on Figure </w:t>
      </w:r>
      <w:r w:rsidR="007C0262">
        <w:rPr>
          <w:rFonts w:eastAsia="Malgun Gothic" w:cs="Times"/>
          <w:sz w:val="22"/>
          <w:szCs w:val="22"/>
          <w:lang w:eastAsia="zh-CN"/>
        </w:rPr>
        <w:t>4.</w:t>
      </w:r>
      <w:r w:rsidR="00177BC5">
        <w:rPr>
          <w:rFonts w:eastAsia="Malgun Gothic" w:cs="Times"/>
          <w:sz w:val="22"/>
          <w:szCs w:val="22"/>
          <w:lang w:eastAsia="zh-CN"/>
        </w:rPr>
        <w:t xml:space="preserve"> </w:t>
      </w:r>
      <w:r w:rsidR="00DB0685">
        <w:rPr>
          <w:rFonts w:eastAsia="Malgun Gothic" w:cs="Times"/>
          <w:sz w:val="22"/>
          <w:szCs w:val="22"/>
          <w:lang w:eastAsia="zh-CN"/>
        </w:rPr>
        <w:t xml:space="preserve">The </w:t>
      </w:r>
      <w:r w:rsidR="001748EF" w:rsidRPr="00E515A9">
        <w:rPr>
          <w:sz w:val="22"/>
          <w:szCs w:val="22"/>
          <w:lang w:val="en-US"/>
        </w:rPr>
        <w:t xml:space="preserve">UL </w:t>
      </w:r>
      <w:r w:rsidR="001748EF" w:rsidRPr="00E515A9">
        <w:rPr>
          <w:iCs/>
          <w:sz w:val="22"/>
          <w:szCs w:val="22"/>
          <w:lang w:val="en-US" w:eastAsia="ko-KR"/>
        </w:rPr>
        <w:t>SBFD</w:t>
      </w:r>
      <w:r w:rsidR="001748EF">
        <w:rPr>
          <w:iCs/>
          <w:sz w:val="22"/>
          <w:szCs w:val="22"/>
          <w:lang w:val="en-US" w:eastAsia="ko-KR"/>
        </w:rPr>
        <w:t xml:space="preserve"> is </w:t>
      </w:r>
      <w:r w:rsidR="00E20707">
        <w:rPr>
          <w:iCs/>
          <w:sz w:val="22"/>
          <w:szCs w:val="22"/>
          <w:lang w:val="en-US" w:eastAsia="ko-KR"/>
        </w:rPr>
        <w:t xml:space="preserve">determined by </w:t>
      </w:r>
      <w:r w:rsidR="00F92F9C">
        <w:rPr>
          <w:iCs/>
          <w:sz w:val="22"/>
          <w:szCs w:val="22"/>
          <w:lang w:val="en-US" w:eastAsia="ko-KR"/>
        </w:rPr>
        <w:t xml:space="preserve">the </w:t>
      </w:r>
      <w:proofErr w:type="spellStart"/>
      <w:r w:rsidR="00F92F9C">
        <w:rPr>
          <w:iCs/>
          <w:sz w:val="22"/>
          <w:szCs w:val="22"/>
          <w:lang w:val="en-US" w:eastAsia="ko-KR"/>
        </w:rPr>
        <w:t>i</w:t>
      </w:r>
      <w:r w:rsidR="00FA2F79" w:rsidRPr="00BD4F2E">
        <w:rPr>
          <w:rFonts w:eastAsia="Malgun Gothic" w:cs="Times"/>
          <w:sz w:val="22"/>
          <w:szCs w:val="22"/>
          <w:lang w:eastAsia="zh-CN"/>
        </w:rPr>
        <w:t>ntersection</w:t>
      </w:r>
      <w:proofErr w:type="spellEnd"/>
      <w:r w:rsidR="00FA2F79" w:rsidRPr="00BD4F2E">
        <w:rPr>
          <w:rFonts w:eastAsia="Malgun Gothic" w:cs="Times"/>
          <w:sz w:val="22"/>
          <w:szCs w:val="22"/>
          <w:lang w:eastAsia="zh-CN"/>
        </w:rPr>
        <w:t xml:space="preserve"> between cell-specific DL </w:t>
      </w:r>
      <w:proofErr w:type="spellStart"/>
      <w:r w:rsidR="00FA2F79" w:rsidRPr="00BD4F2E">
        <w:rPr>
          <w:rFonts w:eastAsia="Malgun Gothic" w:cs="Times"/>
          <w:sz w:val="22"/>
          <w:szCs w:val="22"/>
          <w:lang w:eastAsia="zh-CN"/>
        </w:rPr>
        <w:t>subband</w:t>
      </w:r>
      <w:proofErr w:type="spellEnd"/>
      <w:r w:rsidR="00FA2F79" w:rsidRPr="00BD4F2E">
        <w:rPr>
          <w:rFonts w:eastAsia="Malgun Gothic" w:cs="Times"/>
          <w:sz w:val="22"/>
          <w:szCs w:val="22"/>
          <w:lang w:eastAsia="zh-CN"/>
        </w:rPr>
        <w:t>(s) and active DL BWP in SBFD symbols.</w:t>
      </w:r>
      <w:r w:rsidR="00E440BC">
        <w:rPr>
          <w:rFonts w:eastAsia="Malgun Gothic" w:cs="Times"/>
          <w:sz w:val="22"/>
          <w:szCs w:val="22"/>
          <w:lang w:eastAsia="zh-CN"/>
        </w:rPr>
        <w:t xml:space="preserve"> For example,</w:t>
      </w:r>
      <w:r w:rsidR="00B01149">
        <w:rPr>
          <w:rFonts w:eastAsia="Malgun Gothic" w:cs="Times"/>
          <w:sz w:val="22"/>
          <w:szCs w:val="22"/>
          <w:lang w:eastAsia="zh-CN"/>
        </w:rPr>
        <w:t xml:space="preserve"> a UE has </w:t>
      </w:r>
      <w:r w:rsidR="000E585F">
        <w:rPr>
          <w:rFonts w:eastAsia="Malgun Gothic" w:cs="Times"/>
          <w:sz w:val="22"/>
          <w:szCs w:val="22"/>
          <w:lang w:eastAsia="zh-CN"/>
        </w:rPr>
        <w:t xml:space="preserve">an active </w:t>
      </w:r>
      <w:r w:rsidR="00E440BC">
        <w:rPr>
          <w:rFonts w:eastAsia="Malgun Gothic" w:cs="Times"/>
          <w:sz w:val="22"/>
          <w:szCs w:val="22"/>
          <w:lang w:eastAsia="zh-CN"/>
        </w:rPr>
        <w:t>BWP</w:t>
      </w:r>
      <w:r w:rsidR="00545D6C">
        <w:rPr>
          <w:rFonts w:eastAsia="Malgun Gothic" w:cs="Times"/>
          <w:sz w:val="22"/>
          <w:szCs w:val="22"/>
          <w:lang w:eastAsia="zh-CN"/>
        </w:rPr>
        <w:t>#</w:t>
      </w:r>
      <w:r w:rsidR="000E585F">
        <w:rPr>
          <w:rFonts w:eastAsia="Malgun Gothic" w:cs="Times"/>
          <w:sz w:val="22"/>
          <w:szCs w:val="22"/>
          <w:lang w:eastAsia="zh-CN"/>
        </w:rPr>
        <w:t>1 wh</w:t>
      </w:r>
      <w:r w:rsidR="007C75F9">
        <w:rPr>
          <w:rFonts w:eastAsia="Malgun Gothic" w:cs="Times"/>
          <w:sz w:val="22"/>
          <w:szCs w:val="22"/>
          <w:lang w:eastAsia="zh-CN"/>
        </w:rPr>
        <w:t xml:space="preserve">ere the intersection of </w:t>
      </w:r>
      <w:r w:rsidR="007C75F9" w:rsidRPr="007C75F9">
        <w:rPr>
          <w:rFonts w:eastAsia="Malgun Gothic" w:cs="Times"/>
          <w:i/>
          <w:iCs/>
          <w:sz w:val="22"/>
          <w:szCs w:val="22"/>
          <w:lang w:eastAsia="zh-CN"/>
        </w:rPr>
        <w:t>f</w:t>
      </w:r>
      <w:r w:rsidR="007C75F9" w:rsidRPr="007C75F9">
        <w:rPr>
          <w:rFonts w:eastAsia="Malgun Gothic" w:cs="Times"/>
          <w:i/>
          <w:iCs/>
          <w:sz w:val="22"/>
          <w:szCs w:val="22"/>
          <w:vertAlign w:val="subscript"/>
          <w:lang w:eastAsia="zh-CN"/>
        </w:rPr>
        <w:t>2</w:t>
      </w:r>
      <w:r w:rsidR="007C75F9" w:rsidRPr="007C75F9">
        <w:rPr>
          <w:rFonts w:eastAsia="Malgun Gothic" w:cs="Times"/>
          <w:sz w:val="22"/>
          <w:szCs w:val="22"/>
          <w:vertAlign w:val="subscript"/>
          <w:lang w:eastAsia="zh-CN"/>
        </w:rPr>
        <w:t xml:space="preserve"> </w:t>
      </w:r>
      <w:r w:rsidR="007C75F9">
        <w:rPr>
          <w:rFonts w:eastAsia="Malgun Gothic" w:cs="Times"/>
          <w:sz w:val="22"/>
          <w:szCs w:val="22"/>
          <w:lang w:eastAsia="zh-CN"/>
        </w:rPr>
        <w:t xml:space="preserve">to </w:t>
      </w:r>
      <w:r w:rsidR="007C75F9" w:rsidRPr="007C75F9">
        <w:rPr>
          <w:rFonts w:eastAsia="Malgun Gothic" w:cs="Times"/>
          <w:i/>
          <w:iCs/>
          <w:sz w:val="22"/>
          <w:szCs w:val="22"/>
          <w:lang w:eastAsia="zh-CN"/>
        </w:rPr>
        <w:t>f</w:t>
      </w:r>
      <w:r w:rsidR="007C75F9" w:rsidRPr="00A62495">
        <w:rPr>
          <w:rFonts w:eastAsia="Malgun Gothic" w:cs="Times"/>
          <w:i/>
          <w:iCs/>
          <w:sz w:val="22"/>
          <w:szCs w:val="22"/>
          <w:vertAlign w:val="subscript"/>
          <w:lang w:eastAsia="zh-CN"/>
        </w:rPr>
        <w:t>3</w:t>
      </w:r>
      <w:r w:rsidR="007C75F9">
        <w:rPr>
          <w:rFonts w:eastAsia="Malgun Gothic" w:cs="Times"/>
          <w:sz w:val="22"/>
          <w:szCs w:val="22"/>
          <w:lang w:eastAsia="zh-CN"/>
        </w:rPr>
        <w:t xml:space="preserve"> define</w:t>
      </w:r>
      <w:r w:rsidR="00F222C8">
        <w:rPr>
          <w:rFonts w:eastAsia="Malgun Gothic" w:cs="Times"/>
          <w:sz w:val="22"/>
          <w:szCs w:val="22"/>
          <w:lang w:eastAsia="zh-CN"/>
        </w:rPr>
        <w:t>s</w:t>
      </w:r>
      <w:r w:rsidR="007C75F9">
        <w:rPr>
          <w:rFonts w:eastAsia="Malgun Gothic" w:cs="Times"/>
          <w:sz w:val="22"/>
          <w:szCs w:val="22"/>
          <w:lang w:eastAsia="zh-CN"/>
        </w:rPr>
        <w:t xml:space="preserve"> the UL subband#2</w:t>
      </w:r>
      <w:r w:rsidR="00AA1128">
        <w:rPr>
          <w:rFonts w:eastAsia="Malgun Gothic" w:cs="Times"/>
          <w:sz w:val="22"/>
          <w:szCs w:val="22"/>
          <w:lang w:eastAsia="zh-CN"/>
        </w:rPr>
        <w:t xml:space="preserve"> </w:t>
      </w:r>
      <w:r w:rsidR="0070435A">
        <w:rPr>
          <w:rFonts w:eastAsia="Malgun Gothic" w:cs="Times"/>
          <w:sz w:val="22"/>
          <w:szCs w:val="22"/>
          <w:lang w:eastAsia="zh-CN"/>
        </w:rPr>
        <w:t>in the current active BWP1. However, if the UE switches to BWP2</w:t>
      </w:r>
      <w:r w:rsidR="004640F2">
        <w:rPr>
          <w:rFonts w:eastAsia="Malgun Gothic" w:cs="Times"/>
          <w:sz w:val="22"/>
          <w:szCs w:val="22"/>
          <w:lang w:eastAsia="zh-CN"/>
        </w:rPr>
        <w:t xml:space="preserve"> (activated), the UE has another intersection of </w:t>
      </w:r>
      <w:r w:rsidR="004640F2" w:rsidRPr="007C75F9">
        <w:rPr>
          <w:rFonts w:eastAsia="Malgun Gothic" w:cs="Times"/>
          <w:i/>
          <w:iCs/>
          <w:sz w:val="22"/>
          <w:szCs w:val="22"/>
          <w:lang w:eastAsia="zh-CN"/>
        </w:rPr>
        <w:t>f</w:t>
      </w:r>
      <w:r w:rsidR="00B40A7E">
        <w:rPr>
          <w:rFonts w:eastAsia="Malgun Gothic" w:cs="Times"/>
          <w:i/>
          <w:iCs/>
          <w:sz w:val="22"/>
          <w:szCs w:val="22"/>
          <w:vertAlign w:val="subscript"/>
          <w:lang w:eastAsia="zh-CN"/>
        </w:rPr>
        <w:t>1</w:t>
      </w:r>
      <w:r w:rsidR="004640F2" w:rsidRPr="007C75F9">
        <w:rPr>
          <w:rFonts w:eastAsia="Malgun Gothic" w:cs="Times"/>
          <w:sz w:val="22"/>
          <w:szCs w:val="22"/>
          <w:vertAlign w:val="subscript"/>
          <w:lang w:eastAsia="zh-CN"/>
        </w:rPr>
        <w:t xml:space="preserve"> </w:t>
      </w:r>
      <w:r w:rsidR="004640F2">
        <w:rPr>
          <w:rFonts w:eastAsia="Malgun Gothic" w:cs="Times"/>
          <w:sz w:val="22"/>
          <w:szCs w:val="22"/>
          <w:lang w:eastAsia="zh-CN"/>
        </w:rPr>
        <w:t xml:space="preserve">to </w:t>
      </w:r>
      <w:r w:rsidR="004640F2" w:rsidRPr="007C75F9">
        <w:rPr>
          <w:rFonts w:eastAsia="Malgun Gothic" w:cs="Times"/>
          <w:i/>
          <w:iCs/>
          <w:sz w:val="22"/>
          <w:szCs w:val="22"/>
          <w:lang w:eastAsia="zh-CN"/>
        </w:rPr>
        <w:t>f</w:t>
      </w:r>
      <w:r w:rsidR="00B40A7E">
        <w:rPr>
          <w:rFonts w:eastAsia="Malgun Gothic" w:cs="Times"/>
          <w:i/>
          <w:iCs/>
          <w:sz w:val="22"/>
          <w:szCs w:val="22"/>
          <w:vertAlign w:val="subscript"/>
          <w:lang w:eastAsia="zh-CN"/>
        </w:rPr>
        <w:t>2</w:t>
      </w:r>
      <w:r w:rsidR="004640F2">
        <w:rPr>
          <w:rFonts w:eastAsia="Malgun Gothic" w:cs="Times"/>
          <w:sz w:val="22"/>
          <w:szCs w:val="22"/>
          <w:lang w:eastAsia="zh-CN"/>
        </w:rPr>
        <w:t xml:space="preserve"> that defines the UL subband#</w:t>
      </w:r>
      <w:r w:rsidR="00B40A7E">
        <w:rPr>
          <w:rFonts w:eastAsia="Malgun Gothic" w:cs="Times"/>
          <w:sz w:val="22"/>
          <w:szCs w:val="22"/>
          <w:lang w:eastAsia="zh-CN"/>
        </w:rPr>
        <w:t>3</w:t>
      </w:r>
      <w:r w:rsidR="004640F2">
        <w:rPr>
          <w:rFonts w:eastAsia="Malgun Gothic" w:cs="Times"/>
          <w:sz w:val="22"/>
          <w:szCs w:val="22"/>
          <w:lang w:eastAsia="zh-CN"/>
        </w:rPr>
        <w:t xml:space="preserve"> in the </w:t>
      </w:r>
      <w:r w:rsidR="00E46DD1">
        <w:rPr>
          <w:rFonts w:eastAsia="Malgun Gothic" w:cs="Times"/>
          <w:sz w:val="22"/>
          <w:szCs w:val="22"/>
          <w:lang w:eastAsia="zh-CN"/>
        </w:rPr>
        <w:t>new</w:t>
      </w:r>
      <w:r w:rsidR="004640F2">
        <w:rPr>
          <w:rFonts w:eastAsia="Malgun Gothic" w:cs="Times"/>
          <w:sz w:val="22"/>
          <w:szCs w:val="22"/>
          <w:lang w:eastAsia="zh-CN"/>
        </w:rPr>
        <w:t xml:space="preserve"> active BWP</w:t>
      </w:r>
      <w:r w:rsidR="00545D6C">
        <w:rPr>
          <w:rFonts w:eastAsia="Malgun Gothic" w:cs="Times"/>
          <w:sz w:val="22"/>
          <w:szCs w:val="22"/>
          <w:lang w:eastAsia="zh-CN"/>
        </w:rPr>
        <w:t>#</w:t>
      </w:r>
      <w:r w:rsidR="00CB4B71">
        <w:rPr>
          <w:rFonts w:eastAsia="Malgun Gothic" w:cs="Times"/>
          <w:sz w:val="22"/>
          <w:szCs w:val="22"/>
          <w:lang w:eastAsia="zh-CN"/>
        </w:rPr>
        <w:t>2</w:t>
      </w:r>
      <w:r w:rsidR="004640F2">
        <w:rPr>
          <w:rFonts w:eastAsia="Malgun Gothic" w:cs="Times"/>
          <w:sz w:val="22"/>
          <w:szCs w:val="22"/>
          <w:lang w:eastAsia="zh-CN"/>
        </w:rPr>
        <w:t>.</w:t>
      </w:r>
    </w:p>
    <w:p w14:paraId="5580724B" w14:textId="7CC97984" w:rsidR="00E515A9" w:rsidRDefault="00EA10E2" w:rsidP="00BA13FF">
      <w:pPr>
        <w:tabs>
          <w:tab w:val="num" w:pos="720"/>
        </w:tabs>
        <w:jc w:val="center"/>
        <w:rPr>
          <w:sz w:val="22"/>
          <w:szCs w:val="22"/>
          <w:lang w:eastAsia="sv-SE"/>
        </w:rPr>
      </w:pPr>
      <w:r w:rsidRPr="00EA10E2">
        <w:rPr>
          <w:noProof/>
        </w:rPr>
        <w:drawing>
          <wp:inline distT="0" distB="0" distL="0" distR="0" wp14:anchorId="3CDF3CF4" wp14:editId="1912AED2">
            <wp:extent cx="5545455" cy="26752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45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8C8A5" w14:textId="7836320D" w:rsidR="00D36CC8" w:rsidRPr="00C702FB" w:rsidRDefault="00D36CC8" w:rsidP="00D36CC8">
      <w:pPr>
        <w:tabs>
          <w:tab w:val="num" w:pos="720"/>
        </w:tabs>
        <w:ind w:left="852"/>
        <w:jc w:val="both"/>
        <w:rPr>
          <w:b/>
          <w:bCs/>
          <w:sz w:val="22"/>
          <w:szCs w:val="22"/>
          <w:lang w:val="en-US"/>
        </w:rPr>
      </w:pPr>
      <w:r w:rsidRPr="00C702FB">
        <w:rPr>
          <w:b/>
          <w:bCs/>
          <w:sz w:val="22"/>
          <w:szCs w:val="22"/>
          <w:lang w:val="en-US"/>
        </w:rPr>
        <w:t xml:space="preserve">Figure </w:t>
      </w:r>
      <w:r w:rsidR="006B614E">
        <w:rPr>
          <w:b/>
          <w:bCs/>
          <w:sz w:val="22"/>
          <w:szCs w:val="22"/>
          <w:lang w:val="en-US"/>
        </w:rPr>
        <w:t>4</w:t>
      </w:r>
      <w:r w:rsidRPr="00C702FB">
        <w:rPr>
          <w:b/>
          <w:bCs/>
          <w:sz w:val="22"/>
          <w:szCs w:val="22"/>
          <w:lang w:val="en-US"/>
        </w:rPr>
        <w:t xml:space="preserve">. Frequency location of the UL </w:t>
      </w:r>
      <w:r w:rsidRPr="00C702FB">
        <w:rPr>
          <w:b/>
          <w:bCs/>
          <w:iCs/>
          <w:sz w:val="22"/>
          <w:szCs w:val="22"/>
          <w:lang w:val="en-US" w:eastAsia="ko-KR"/>
        </w:rPr>
        <w:t xml:space="preserve">SBFD </w:t>
      </w:r>
      <w:proofErr w:type="spellStart"/>
      <w:r w:rsidRPr="00C702FB">
        <w:rPr>
          <w:b/>
          <w:bCs/>
          <w:iCs/>
          <w:sz w:val="22"/>
          <w:szCs w:val="22"/>
          <w:lang w:val="en-US" w:eastAsia="ko-KR"/>
        </w:rPr>
        <w:t>subband</w:t>
      </w:r>
      <w:proofErr w:type="spellEnd"/>
      <w:r w:rsidRPr="00C702FB">
        <w:rPr>
          <w:rFonts w:eastAsia="Malgun Gothic"/>
          <w:b/>
          <w:bCs/>
          <w:sz w:val="22"/>
          <w:szCs w:val="22"/>
          <w:lang w:val="en-US" w:eastAsia="ko-KR"/>
        </w:rPr>
        <w:t xml:space="preserve"> is modelled </w:t>
      </w:r>
      <w:r w:rsidR="006B614E">
        <w:rPr>
          <w:rFonts w:eastAsia="Malgun Gothic"/>
          <w:b/>
          <w:bCs/>
          <w:sz w:val="22"/>
          <w:szCs w:val="22"/>
          <w:lang w:val="en-US" w:eastAsia="ko-KR"/>
        </w:rPr>
        <w:t xml:space="preserve">as </w:t>
      </w:r>
      <w:proofErr w:type="spellStart"/>
      <w:r w:rsidR="006B614E">
        <w:rPr>
          <w:rFonts w:eastAsia="Malgun Gothic"/>
          <w:b/>
          <w:bCs/>
          <w:sz w:val="22"/>
          <w:szCs w:val="22"/>
          <w:lang w:val="en-US" w:eastAsia="ko-KR"/>
        </w:rPr>
        <w:t>i</w:t>
      </w:r>
      <w:r w:rsidR="006B614E" w:rsidRPr="00F74F1F">
        <w:rPr>
          <w:rFonts w:eastAsia="Malgun Gothic" w:cs="Times"/>
          <w:b/>
          <w:bCs/>
          <w:sz w:val="22"/>
          <w:szCs w:val="22"/>
          <w:lang w:eastAsia="zh-CN"/>
        </w:rPr>
        <w:t>ntersection</w:t>
      </w:r>
      <w:proofErr w:type="spellEnd"/>
      <w:r w:rsidR="006B614E" w:rsidRPr="00F74F1F">
        <w:rPr>
          <w:rFonts w:eastAsia="Malgun Gothic" w:cs="Times"/>
          <w:b/>
          <w:bCs/>
          <w:sz w:val="22"/>
          <w:szCs w:val="22"/>
          <w:lang w:eastAsia="zh-CN"/>
        </w:rPr>
        <w:t xml:space="preserve"> between cell-specific UL </w:t>
      </w:r>
      <w:proofErr w:type="spellStart"/>
      <w:r w:rsidR="006B614E" w:rsidRPr="00F74F1F">
        <w:rPr>
          <w:rFonts w:eastAsia="Malgun Gothic" w:cs="Times"/>
          <w:b/>
          <w:bCs/>
          <w:sz w:val="22"/>
          <w:szCs w:val="22"/>
          <w:lang w:eastAsia="zh-CN"/>
        </w:rPr>
        <w:t>subband</w:t>
      </w:r>
      <w:proofErr w:type="spellEnd"/>
      <w:r w:rsidR="006B614E" w:rsidRPr="00F74F1F">
        <w:rPr>
          <w:rFonts w:eastAsia="Malgun Gothic" w:cs="Times"/>
          <w:b/>
          <w:bCs/>
          <w:sz w:val="22"/>
          <w:szCs w:val="22"/>
          <w:lang w:eastAsia="zh-CN"/>
        </w:rPr>
        <w:t xml:space="preserve"> and active </w:t>
      </w:r>
      <w:r w:rsidR="009B5526">
        <w:rPr>
          <w:rFonts w:eastAsia="Malgun Gothic" w:cs="Times"/>
          <w:b/>
          <w:bCs/>
          <w:sz w:val="22"/>
          <w:szCs w:val="22"/>
          <w:lang w:eastAsia="zh-CN"/>
        </w:rPr>
        <w:t>D</w:t>
      </w:r>
      <w:r w:rsidR="006B614E" w:rsidRPr="00F74F1F">
        <w:rPr>
          <w:rFonts w:eastAsia="Malgun Gothic" w:cs="Times"/>
          <w:b/>
          <w:bCs/>
          <w:sz w:val="22"/>
          <w:szCs w:val="22"/>
          <w:lang w:eastAsia="zh-CN"/>
        </w:rPr>
        <w:t>L BWP in SBFD symbols</w:t>
      </w:r>
      <w:r>
        <w:rPr>
          <w:b/>
          <w:bCs/>
          <w:sz w:val="22"/>
          <w:szCs w:val="22"/>
          <w:lang w:val="en-US"/>
        </w:rPr>
        <w:t>.</w:t>
      </w:r>
    </w:p>
    <w:p w14:paraId="4A741812" w14:textId="1C6CBFE5" w:rsidR="00754164" w:rsidRDefault="008C258C" w:rsidP="00EA1E48">
      <w:pPr>
        <w:tabs>
          <w:tab w:val="num" w:pos="720"/>
        </w:tabs>
        <w:jc w:val="both"/>
        <w:rPr>
          <w:rFonts w:eastAsia="Malgun Gothic"/>
          <w:sz w:val="22"/>
          <w:szCs w:val="22"/>
          <w:lang w:val="en-US" w:eastAsia="ko-KR"/>
        </w:rPr>
      </w:pPr>
      <w:r w:rsidRPr="00875543">
        <w:rPr>
          <w:rFonts w:eastAsia="Malgun Gothic"/>
          <w:sz w:val="22"/>
          <w:szCs w:val="22"/>
          <w:lang w:val="en-US" w:eastAsia="ko-KR"/>
        </w:rPr>
        <w:t xml:space="preserve">Comparing these two options, </w:t>
      </w:r>
      <w:r w:rsidR="00875543" w:rsidRPr="00875543">
        <w:rPr>
          <w:rFonts w:eastAsia="Malgun Gothic"/>
          <w:sz w:val="22"/>
          <w:szCs w:val="22"/>
          <w:lang w:val="en-US" w:eastAsia="ko-KR"/>
        </w:rPr>
        <w:t xml:space="preserve">when </w:t>
      </w:r>
      <w:r w:rsidR="00875543">
        <w:rPr>
          <w:rFonts w:eastAsia="Malgun Gothic"/>
          <w:sz w:val="22"/>
          <w:szCs w:val="22"/>
          <w:lang w:val="en-US" w:eastAsia="ko-KR"/>
        </w:rPr>
        <w:t>f</w:t>
      </w:r>
      <w:r w:rsidR="00875543" w:rsidRPr="00875543">
        <w:rPr>
          <w:sz w:val="22"/>
          <w:szCs w:val="22"/>
          <w:lang w:val="en-US"/>
        </w:rPr>
        <w:t xml:space="preserve">requency location of the UL </w:t>
      </w:r>
      <w:r w:rsidR="00875543" w:rsidRPr="00875543">
        <w:rPr>
          <w:iCs/>
          <w:sz w:val="22"/>
          <w:szCs w:val="22"/>
          <w:lang w:val="en-US" w:eastAsia="ko-KR"/>
        </w:rPr>
        <w:t xml:space="preserve">SBFD </w:t>
      </w:r>
      <w:proofErr w:type="spellStart"/>
      <w:r w:rsidR="00875543" w:rsidRPr="00875543">
        <w:rPr>
          <w:iCs/>
          <w:sz w:val="22"/>
          <w:szCs w:val="22"/>
          <w:lang w:val="en-US" w:eastAsia="ko-KR"/>
        </w:rPr>
        <w:t>subband</w:t>
      </w:r>
      <w:proofErr w:type="spellEnd"/>
      <w:r w:rsidR="00875543" w:rsidRPr="00875543">
        <w:rPr>
          <w:rFonts w:eastAsia="Malgun Gothic"/>
          <w:sz w:val="22"/>
          <w:szCs w:val="22"/>
          <w:lang w:val="en-US" w:eastAsia="ko-KR"/>
        </w:rPr>
        <w:t xml:space="preserve"> is modelled as </w:t>
      </w:r>
      <w:proofErr w:type="spellStart"/>
      <w:r w:rsidR="00875543" w:rsidRPr="00875543">
        <w:rPr>
          <w:rFonts w:eastAsia="Malgun Gothic"/>
          <w:sz w:val="22"/>
          <w:szCs w:val="22"/>
          <w:lang w:val="en-US" w:eastAsia="ko-KR"/>
        </w:rPr>
        <w:t>i</w:t>
      </w:r>
      <w:r w:rsidR="00875543" w:rsidRPr="00875543">
        <w:rPr>
          <w:rFonts w:eastAsia="Malgun Gothic" w:cs="Times"/>
          <w:sz w:val="22"/>
          <w:szCs w:val="22"/>
          <w:lang w:eastAsia="zh-CN"/>
        </w:rPr>
        <w:t>ntersection</w:t>
      </w:r>
      <w:proofErr w:type="spellEnd"/>
      <w:r w:rsidR="00875543" w:rsidRPr="00875543">
        <w:rPr>
          <w:rFonts w:eastAsia="Malgun Gothic" w:cs="Times"/>
          <w:sz w:val="22"/>
          <w:szCs w:val="22"/>
          <w:lang w:eastAsia="zh-CN"/>
        </w:rPr>
        <w:t xml:space="preserve"> between cell-specific UL </w:t>
      </w:r>
      <w:proofErr w:type="spellStart"/>
      <w:r w:rsidR="00875543" w:rsidRPr="00875543">
        <w:rPr>
          <w:rFonts w:eastAsia="Malgun Gothic" w:cs="Times"/>
          <w:sz w:val="22"/>
          <w:szCs w:val="22"/>
          <w:lang w:eastAsia="zh-CN"/>
        </w:rPr>
        <w:t>subband</w:t>
      </w:r>
      <w:proofErr w:type="spellEnd"/>
      <w:r w:rsidR="00875543" w:rsidRPr="00875543">
        <w:rPr>
          <w:rFonts w:eastAsia="Malgun Gothic" w:cs="Times"/>
          <w:sz w:val="22"/>
          <w:szCs w:val="22"/>
          <w:lang w:eastAsia="zh-CN"/>
        </w:rPr>
        <w:t xml:space="preserve"> and active DL BWP in SBFD symbols</w:t>
      </w:r>
      <w:r w:rsidR="00875543">
        <w:rPr>
          <w:sz w:val="22"/>
          <w:szCs w:val="22"/>
          <w:lang w:val="en-US"/>
        </w:rPr>
        <w:t xml:space="preserve">, then </w:t>
      </w:r>
      <w:r w:rsidR="007C7DC3">
        <w:rPr>
          <w:sz w:val="22"/>
          <w:szCs w:val="22"/>
          <w:lang w:val="en-US"/>
        </w:rPr>
        <w:t xml:space="preserve">this may limit </w:t>
      </w:r>
      <w:r w:rsidR="009858AE">
        <w:rPr>
          <w:sz w:val="22"/>
          <w:szCs w:val="22"/>
          <w:lang w:val="en-US"/>
        </w:rPr>
        <w:t xml:space="preserve">the </w:t>
      </w:r>
      <w:r w:rsidR="00ED7F47">
        <w:rPr>
          <w:sz w:val="22"/>
          <w:szCs w:val="22"/>
          <w:lang w:val="en-US"/>
        </w:rPr>
        <w:t xml:space="preserve">number of </w:t>
      </w:r>
      <w:r w:rsidR="009858AE">
        <w:rPr>
          <w:sz w:val="22"/>
          <w:szCs w:val="22"/>
          <w:lang w:val="en-US"/>
        </w:rPr>
        <w:t xml:space="preserve">BWPs </w:t>
      </w:r>
      <w:r w:rsidR="00ED7F47">
        <w:rPr>
          <w:sz w:val="22"/>
          <w:szCs w:val="22"/>
          <w:lang w:val="en-US"/>
        </w:rPr>
        <w:t>that can be configured</w:t>
      </w:r>
      <w:r w:rsidR="00984A5A">
        <w:rPr>
          <w:sz w:val="22"/>
          <w:szCs w:val="22"/>
          <w:lang w:val="en-US"/>
        </w:rPr>
        <w:t xml:space="preserve"> for the UE. However, the benefit may be that </w:t>
      </w:r>
      <w:r w:rsidR="00C0123B">
        <w:rPr>
          <w:sz w:val="22"/>
          <w:szCs w:val="22"/>
          <w:lang w:val="en-US"/>
        </w:rPr>
        <w:t xml:space="preserve">Idle and connected UEs can share </w:t>
      </w:r>
      <w:r w:rsidR="002D2F25">
        <w:rPr>
          <w:sz w:val="22"/>
          <w:szCs w:val="22"/>
          <w:lang w:val="en-US"/>
        </w:rPr>
        <w:t>the same</w:t>
      </w:r>
      <w:r w:rsidR="004D16F9">
        <w:rPr>
          <w:sz w:val="22"/>
          <w:szCs w:val="22"/>
          <w:lang w:val="en-US"/>
        </w:rPr>
        <w:t xml:space="preserve"> “single”</w:t>
      </w:r>
      <w:r w:rsidR="00C0123B">
        <w:rPr>
          <w:sz w:val="22"/>
          <w:szCs w:val="22"/>
          <w:lang w:val="en-US"/>
        </w:rPr>
        <w:t xml:space="preserve"> </w:t>
      </w:r>
      <w:r w:rsidR="00D47820" w:rsidRPr="00875543">
        <w:rPr>
          <w:sz w:val="22"/>
          <w:szCs w:val="22"/>
          <w:lang w:val="en-US"/>
        </w:rPr>
        <w:t xml:space="preserve">UL </w:t>
      </w:r>
      <w:r w:rsidR="00D47820" w:rsidRPr="00875543">
        <w:rPr>
          <w:iCs/>
          <w:sz w:val="22"/>
          <w:szCs w:val="22"/>
          <w:lang w:val="en-US" w:eastAsia="ko-KR"/>
        </w:rPr>
        <w:t xml:space="preserve">SBFD </w:t>
      </w:r>
      <w:proofErr w:type="spellStart"/>
      <w:r w:rsidR="00D47820" w:rsidRPr="00875543">
        <w:rPr>
          <w:iCs/>
          <w:sz w:val="22"/>
          <w:szCs w:val="22"/>
          <w:lang w:val="en-US" w:eastAsia="ko-KR"/>
        </w:rPr>
        <w:t>subband</w:t>
      </w:r>
      <w:proofErr w:type="spellEnd"/>
      <w:r w:rsidR="00D2292B">
        <w:rPr>
          <w:iCs/>
          <w:sz w:val="22"/>
          <w:szCs w:val="22"/>
          <w:lang w:val="en-US" w:eastAsia="ko-KR"/>
        </w:rPr>
        <w:t xml:space="preserve"> </w:t>
      </w:r>
      <w:r w:rsidR="00760591">
        <w:rPr>
          <w:iCs/>
          <w:sz w:val="22"/>
          <w:szCs w:val="22"/>
          <w:lang w:val="en-US" w:eastAsia="ko-KR"/>
        </w:rPr>
        <w:t>which can be configured in SIB1</w:t>
      </w:r>
      <w:r w:rsidR="00D2292B">
        <w:rPr>
          <w:iCs/>
          <w:sz w:val="22"/>
          <w:szCs w:val="22"/>
          <w:lang w:val="en-US" w:eastAsia="ko-KR"/>
        </w:rPr>
        <w:t>.</w:t>
      </w:r>
      <w:r w:rsidR="00880CBF" w:rsidRPr="00880CBF">
        <w:t xml:space="preserve"> </w:t>
      </w:r>
      <w:r w:rsidR="00880CBF" w:rsidRPr="00880CBF">
        <w:rPr>
          <w:iCs/>
          <w:sz w:val="22"/>
          <w:szCs w:val="22"/>
          <w:lang w:val="en-US" w:eastAsia="ko-KR"/>
        </w:rPr>
        <w:t>On the other hand</w:t>
      </w:r>
      <w:r w:rsidR="00880CBF">
        <w:rPr>
          <w:iCs/>
          <w:sz w:val="22"/>
          <w:szCs w:val="22"/>
          <w:lang w:val="en-US" w:eastAsia="ko-KR"/>
        </w:rPr>
        <w:t xml:space="preserve">, </w:t>
      </w:r>
      <w:r>
        <w:rPr>
          <w:rFonts w:eastAsia="Malgun Gothic"/>
          <w:sz w:val="22"/>
          <w:szCs w:val="22"/>
          <w:lang w:val="en-US" w:eastAsia="ko-KR"/>
        </w:rPr>
        <w:t>it may be simpler</w:t>
      </w:r>
      <w:r w:rsidR="000074FC">
        <w:rPr>
          <w:rFonts w:eastAsia="Malgun Gothic"/>
          <w:sz w:val="22"/>
          <w:szCs w:val="22"/>
          <w:lang w:val="en-US" w:eastAsia="ko-KR"/>
        </w:rPr>
        <w:t xml:space="preserve"> </w:t>
      </w:r>
      <w:r w:rsidR="000074FC">
        <w:rPr>
          <w:rFonts w:eastAsia="Malgun Gothic"/>
          <w:sz w:val="22"/>
          <w:szCs w:val="22"/>
          <w:lang w:val="en-US" w:eastAsia="ko-KR"/>
        </w:rPr>
        <w:lastRenderedPageBreak/>
        <w:t>(less complex)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234C9D">
        <w:rPr>
          <w:rFonts w:eastAsia="Malgun Gothic"/>
          <w:sz w:val="22"/>
          <w:szCs w:val="22"/>
          <w:lang w:val="en-US" w:eastAsia="ko-KR"/>
        </w:rPr>
        <w:t xml:space="preserve">to model the </w:t>
      </w:r>
      <w:r w:rsidR="00234C9D" w:rsidRPr="00855E2D">
        <w:rPr>
          <w:sz w:val="22"/>
          <w:szCs w:val="22"/>
          <w:lang w:val="en-US"/>
        </w:rPr>
        <w:t xml:space="preserve">UL </w:t>
      </w:r>
      <w:r w:rsidR="00234C9D" w:rsidRPr="007265ED">
        <w:rPr>
          <w:iCs/>
          <w:sz w:val="22"/>
          <w:szCs w:val="22"/>
          <w:lang w:val="en-US" w:eastAsia="ko-KR"/>
        </w:rPr>
        <w:t xml:space="preserve">SBFD </w:t>
      </w:r>
      <w:r w:rsidR="00234C9D" w:rsidRPr="00F24A94">
        <w:rPr>
          <w:sz w:val="22"/>
          <w:szCs w:val="22"/>
          <w:lang w:val="en-US"/>
        </w:rPr>
        <w:t xml:space="preserve">frequency location </w:t>
      </w:r>
      <w:r w:rsidR="00234C9D" w:rsidRPr="002F6BFB">
        <w:rPr>
          <w:rFonts w:eastAsia="Malgun Gothic"/>
          <w:sz w:val="22"/>
          <w:szCs w:val="22"/>
          <w:lang w:val="en-US" w:eastAsia="ko-KR"/>
        </w:rPr>
        <w:t>as “</w:t>
      </w:r>
      <w:r w:rsidR="00234C9D" w:rsidRPr="002F6BFB">
        <w:rPr>
          <w:sz w:val="22"/>
          <w:szCs w:val="22"/>
          <w:lang w:eastAsia="sv-SE"/>
        </w:rPr>
        <w:t xml:space="preserve">common frequency resource” associated with DL BWP </w:t>
      </w:r>
      <w:r w:rsidR="00234C9D">
        <w:rPr>
          <w:rFonts w:eastAsia="Malgun Gothic"/>
          <w:sz w:val="22"/>
          <w:szCs w:val="22"/>
          <w:lang w:val="en-US" w:eastAsia="ko-KR"/>
        </w:rPr>
        <w:t xml:space="preserve">as </w:t>
      </w:r>
      <w:r w:rsidR="00754164">
        <w:rPr>
          <w:rFonts w:eastAsia="Malgun Gothic"/>
          <w:sz w:val="22"/>
          <w:szCs w:val="22"/>
          <w:lang w:val="en-US" w:eastAsia="ko-KR"/>
        </w:rPr>
        <w:t>spec already supports similar configurations</w:t>
      </w:r>
      <w:r w:rsidR="004D16F9">
        <w:rPr>
          <w:rFonts w:eastAsia="Malgun Gothic"/>
          <w:sz w:val="22"/>
          <w:szCs w:val="22"/>
          <w:lang w:val="en-US" w:eastAsia="ko-KR"/>
        </w:rPr>
        <w:t xml:space="preserve"> for MBS</w:t>
      </w:r>
      <w:r w:rsidR="00754164">
        <w:rPr>
          <w:rFonts w:eastAsia="Malgun Gothic"/>
          <w:sz w:val="22"/>
          <w:szCs w:val="22"/>
          <w:lang w:val="en-US" w:eastAsia="ko-KR"/>
        </w:rPr>
        <w:t>.</w:t>
      </w:r>
    </w:p>
    <w:p w14:paraId="2C481F98" w14:textId="6439AD6F" w:rsidR="003C78A1" w:rsidRDefault="006D0896" w:rsidP="00EE15F9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CC39F4">
        <w:rPr>
          <w:rFonts w:eastAsia="Batang" w:cstheme="minorBidi"/>
          <w:b/>
          <w:bCs/>
          <w:sz w:val="22"/>
          <w:szCs w:val="22"/>
          <w:lang w:eastAsia="zh-CN"/>
        </w:rPr>
        <w:t>P</w:t>
      </w:r>
      <w:r w:rsidR="00EE15F9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roposal 2: </w:t>
      </w:r>
      <w:r w:rsidR="00CC39F4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For </w:t>
      </w:r>
      <w:r w:rsidR="00CC39F4" w:rsidRPr="00CC39F4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connected mode UEs</w:t>
      </w:r>
      <w:r w:rsidR="00CC39F4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, </w:t>
      </w:r>
      <w:r w:rsidR="00EE15F9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SBFD frequency </w:t>
      </w:r>
      <w:r w:rsidR="00A7656B" w:rsidRPr="00CC39F4">
        <w:rPr>
          <w:rFonts w:eastAsia="Batang" w:cstheme="minorBidi"/>
          <w:b/>
          <w:bCs/>
          <w:sz w:val="22"/>
          <w:szCs w:val="22"/>
          <w:lang w:eastAsia="zh-CN"/>
        </w:rPr>
        <w:t>location</w:t>
      </w:r>
      <w:r w:rsidR="00EE15F9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 </w:t>
      </w:r>
      <w:r w:rsidR="00696CDC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is configured within </w:t>
      </w:r>
      <w:r w:rsidR="003C78A1"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the associated DL BWP </w:t>
      </w:r>
      <w:r w:rsidR="004F7B89">
        <w:rPr>
          <w:rFonts w:eastAsia="Batang" w:cstheme="minorBidi"/>
          <w:b/>
          <w:bCs/>
          <w:sz w:val="22"/>
          <w:szCs w:val="22"/>
          <w:lang w:eastAsia="zh-CN"/>
        </w:rPr>
        <w:t xml:space="preserve">named </w:t>
      </w:r>
      <w:r w:rsidR="00CC39F4" w:rsidRPr="00CC39F4">
        <w:rPr>
          <w:rFonts w:eastAsia="Batang" w:cstheme="minorBidi"/>
          <w:b/>
          <w:bCs/>
          <w:sz w:val="22"/>
          <w:szCs w:val="22"/>
          <w:lang w:eastAsia="zh-CN"/>
        </w:rPr>
        <w:t>as an</w:t>
      </w:r>
      <w:r w:rsidR="000151CD" w:rsidRPr="00CC39F4">
        <w:rPr>
          <w:b/>
          <w:bCs/>
          <w:sz w:val="22"/>
          <w:szCs w:val="22"/>
          <w:lang w:val="en-US"/>
        </w:rPr>
        <w:t xml:space="preserve"> UL </w:t>
      </w:r>
      <w:r w:rsidR="000151CD" w:rsidRPr="00CC39F4">
        <w:rPr>
          <w:b/>
          <w:bCs/>
          <w:iCs/>
          <w:sz w:val="22"/>
          <w:szCs w:val="22"/>
          <w:lang w:val="en-US" w:eastAsia="ko-KR"/>
        </w:rPr>
        <w:t xml:space="preserve">SBFD “common” </w:t>
      </w:r>
      <w:r w:rsidR="000151CD" w:rsidRPr="00CC39F4">
        <w:rPr>
          <w:b/>
          <w:bCs/>
          <w:sz w:val="22"/>
          <w:szCs w:val="22"/>
          <w:lang w:val="en-US"/>
        </w:rPr>
        <w:t>frequency resource</w:t>
      </w:r>
      <w:r w:rsidR="00E8119E">
        <w:rPr>
          <w:b/>
          <w:bCs/>
          <w:sz w:val="22"/>
          <w:szCs w:val="22"/>
          <w:lang w:val="en-US"/>
        </w:rPr>
        <w:t xml:space="preserve"> (i.e., </w:t>
      </w:r>
      <w:r w:rsidR="00C040E3">
        <w:rPr>
          <w:b/>
          <w:bCs/>
          <w:sz w:val="22"/>
          <w:szCs w:val="22"/>
          <w:lang w:val="en-US"/>
        </w:rPr>
        <w:t>BWP specific configuration).</w:t>
      </w:r>
    </w:p>
    <w:p w14:paraId="32D4B929" w14:textId="77777777" w:rsidR="00CC39F4" w:rsidRPr="00CC39F4" w:rsidRDefault="00CC39F4" w:rsidP="00EE15F9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3CB7D8A9" w14:textId="7A71345C" w:rsidR="00A02032" w:rsidRPr="006B3A7C" w:rsidRDefault="009C4512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RACH configuration for SBFD </w:t>
      </w:r>
      <w:proofErr w:type="spellStart"/>
      <w:r>
        <w:rPr>
          <w:rStyle w:val="B1Char"/>
          <w:b/>
          <w:sz w:val="28"/>
          <w:szCs w:val="28"/>
        </w:rPr>
        <w:t>Subband</w:t>
      </w:r>
      <w:proofErr w:type="spellEnd"/>
    </w:p>
    <w:p w14:paraId="5CA272A8" w14:textId="096F3BE7" w:rsidR="00224609" w:rsidRDefault="00937CF4" w:rsidP="008D2720">
      <w:pPr>
        <w:pStyle w:val="Comments"/>
        <w:jc w:val="both"/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</w:pPr>
      <w:r w:rsidRPr="008D2720">
        <w:rPr>
          <w:rFonts w:ascii="Times New Roman" w:hAnsi="Times New Roman"/>
          <w:i w:val="0"/>
          <w:iCs/>
          <w:sz w:val="22"/>
          <w:szCs w:val="22"/>
        </w:rPr>
        <w:t>W</w:t>
      </w:r>
      <w:r w:rsidR="00F112A7" w:rsidRPr="008D2720">
        <w:rPr>
          <w:rFonts w:ascii="Times New Roman" w:hAnsi="Times New Roman"/>
          <w:i w:val="0"/>
          <w:iCs/>
          <w:sz w:val="22"/>
          <w:szCs w:val="22"/>
        </w:rPr>
        <w:t>ork Item</w:t>
      </w:r>
      <w:r w:rsidR="00BD794E" w:rsidRPr="008D2720">
        <w:rPr>
          <w:rFonts w:ascii="Times New Roman" w:hAnsi="Times New Roman"/>
          <w:i w:val="0"/>
          <w:iCs/>
          <w:sz w:val="22"/>
          <w:szCs w:val="22"/>
        </w:rPr>
        <w:t xml:space="preserve"> (WI)</w:t>
      </w:r>
      <w:r w:rsidR="00F112A7" w:rsidRPr="008D2720">
        <w:rPr>
          <w:rFonts w:ascii="Times New Roman" w:hAnsi="Times New Roman"/>
          <w:i w:val="0"/>
          <w:iCs/>
          <w:sz w:val="22"/>
          <w:szCs w:val="22"/>
        </w:rPr>
        <w:t xml:space="preserve"> captures to </w:t>
      </w:r>
      <w:r w:rsidR="00455473" w:rsidRPr="008D2720">
        <w:rPr>
          <w:rFonts w:ascii="Times New Roman" w:hAnsi="Times New Roman"/>
          <w:i w:val="0"/>
          <w:iCs/>
          <w:sz w:val="22"/>
          <w:szCs w:val="22"/>
        </w:rPr>
        <w:t>s</w:t>
      </w:r>
      <w:r w:rsidR="00696C86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pecify SBFD operation to support random access in </w:t>
      </w:r>
      <w:r w:rsidR="00B86E8F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UL </w:t>
      </w:r>
      <w:r w:rsidR="00696C86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SBFD symbols </w:t>
      </w:r>
      <w:r w:rsidR="001564FB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for </w:t>
      </w:r>
      <w:r w:rsidR="00696C86" w:rsidRPr="008D2720">
        <w:rPr>
          <w:rFonts w:ascii="Times New Roman" w:eastAsia="DengXian" w:hAnsi="Times New Roman"/>
          <w:sz w:val="20"/>
          <w:szCs w:val="20"/>
          <w:lang w:val="en-US" w:eastAsia="zh-CN"/>
        </w:rPr>
        <w:t>RRC_CONNECTED</w:t>
      </w:r>
      <w:r w:rsidR="00696C86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 and </w:t>
      </w:r>
      <w:r w:rsidR="00696C86" w:rsidRPr="008D2720">
        <w:rPr>
          <w:rFonts w:ascii="Times New Roman" w:eastAsia="DengXian" w:hAnsi="Times New Roman"/>
          <w:sz w:val="20"/>
          <w:szCs w:val="20"/>
          <w:lang w:val="en-US" w:eastAsia="zh-CN"/>
        </w:rPr>
        <w:t xml:space="preserve">RRC_IDLE/INACTIVE </w:t>
      </w:r>
      <w:r w:rsidR="001564FB" w:rsidRPr="008D2720">
        <w:rPr>
          <w:rFonts w:ascii="Times New Roman" w:eastAsia="DengXian" w:hAnsi="Times New Roman"/>
          <w:sz w:val="20"/>
          <w:szCs w:val="20"/>
          <w:lang w:val="en-US" w:eastAsia="zh-CN"/>
        </w:rPr>
        <w:t>UEs</w:t>
      </w:r>
      <w:r w:rsidR="00455473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.</w:t>
      </w:r>
      <w:r w:rsidR="00A70143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 </w:t>
      </w:r>
      <w:r w:rsidR="003C364A" w:rsidRPr="008D2720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The motivation of </w:t>
      </w:r>
      <w:r w:rsidR="0017221E" w:rsidRPr="008D2720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supporting </w:t>
      </w:r>
      <w:r w:rsidR="0017221E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random access in UL SBFD symbols is to </w:t>
      </w:r>
      <w:r w:rsidR="005F0ADB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increase RACH </w:t>
      </w:r>
      <w:r w:rsidR="0017221E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>capacity, reduc</w:t>
      </w:r>
      <w:r w:rsidR="00C310C5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>e</w:t>
      </w:r>
      <w:r w:rsidR="0017221E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 xml:space="preserve"> delays, and improv</w:t>
      </w:r>
      <w:r w:rsidR="00C310C5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>e</w:t>
      </w:r>
      <w:r w:rsidR="0017221E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 xml:space="preserve"> </w:t>
      </w:r>
      <w:r w:rsidR="005F0ADB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>the uplink</w:t>
      </w:r>
      <w:r w:rsidR="0017221E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 xml:space="preserve"> coverage.</w:t>
      </w:r>
      <w:r w:rsidR="005F0ADB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 xml:space="preserve"> Hence, it is reasonable to support both</w:t>
      </w:r>
      <w:r w:rsidR="00FA01F1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 xml:space="preserve"> 4-step RACH and 2-step RACH </w:t>
      </w:r>
      <w:r w:rsidR="00FA01F1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in UL SBFD symbols</w:t>
      </w:r>
      <w:r w:rsidR="00224609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.</w:t>
      </w:r>
    </w:p>
    <w:p w14:paraId="2A2CE222" w14:textId="77777777" w:rsidR="00E013C1" w:rsidRDefault="00E013C1" w:rsidP="008D2720">
      <w:pPr>
        <w:pStyle w:val="Comments"/>
        <w:jc w:val="both"/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</w:pPr>
    </w:p>
    <w:p w14:paraId="3072B557" w14:textId="5A711176" w:rsidR="00E013C1" w:rsidRPr="00E013C1" w:rsidRDefault="00E013C1" w:rsidP="008D2720">
      <w:pPr>
        <w:pStyle w:val="Comments"/>
        <w:jc w:val="both"/>
        <w:rPr>
          <w:rFonts w:ascii="Times New Roman" w:eastAsia="Batang" w:hAnsi="Times New Roman"/>
          <w:b/>
          <w:bCs/>
          <w:i w:val="0"/>
          <w:iCs/>
          <w:sz w:val="22"/>
          <w:szCs w:val="22"/>
          <w:lang w:eastAsia="zh-CN"/>
        </w:rPr>
      </w:pPr>
      <w:r w:rsidRPr="00E013C1">
        <w:rPr>
          <w:rFonts w:ascii="Times New Roman" w:eastAsia="DengXian" w:hAnsi="Times New Roman"/>
          <w:b/>
          <w:bCs/>
          <w:i w:val="0"/>
          <w:iCs/>
          <w:sz w:val="22"/>
          <w:szCs w:val="22"/>
          <w:lang w:val="en-US" w:eastAsia="zh-CN"/>
        </w:rPr>
        <w:t xml:space="preserve">Observation 1: </w:t>
      </w:r>
      <w:r w:rsidRPr="00E013C1">
        <w:rPr>
          <w:rFonts w:ascii="Times New Roman" w:hAnsi="Times New Roman"/>
          <w:b/>
          <w:bCs/>
          <w:i w:val="0"/>
          <w:iCs/>
          <w:sz w:val="22"/>
          <w:szCs w:val="22"/>
          <w:lang w:val="en-US"/>
        </w:rPr>
        <w:t xml:space="preserve">The motivation of supporting </w:t>
      </w:r>
      <w:r w:rsidRPr="00E013C1">
        <w:rPr>
          <w:rFonts w:ascii="Times New Roman" w:eastAsia="DengXian" w:hAnsi="Times New Roman"/>
          <w:b/>
          <w:bCs/>
          <w:i w:val="0"/>
          <w:iCs/>
          <w:sz w:val="22"/>
          <w:szCs w:val="22"/>
          <w:lang w:val="en-US" w:eastAsia="zh-CN"/>
        </w:rPr>
        <w:t xml:space="preserve">random access in UL SBFD symbols is to increase RACH </w:t>
      </w:r>
      <w:r w:rsidRPr="00E013C1">
        <w:rPr>
          <w:rFonts w:ascii="Times New Roman" w:eastAsia="Batang" w:hAnsi="Times New Roman"/>
          <w:b/>
          <w:bCs/>
          <w:i w:val="0"/>
          <w:iCs/>
          <w:sz w:val="22"/>
          <w:szCs w:val="22"/>
          <w:lang w:eastAsia="zh-CN"/>
        </w:rPr>
        <w:t>capacity, reduce delays, and improve the uplink coverage.</w:t>
      </w:r>
    </w:p>
    <w:p w14:paraId="7577A9AE" w14:textId="77777777" w:rsidR="00E013C1" w:rsidRDefault="00E013C1" w:rsidP="008D2720">
      <w:pPr>
        <w:pStyle w:val="Comments"/>
        <w:jc w:val="both"/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</w:pPr>
    </w:p>
    <w:p w14:paraId="75B7166E" w14:textId="5846482B" w:rsidR="00356426" w:rsidRPr="002D3A1C" w:rsidRDefault="00356426" w:rsidP="00356426">
      <w:pPr>
        <w:pStyle w:val="Comments"/>
        <w:jc w:val="both"/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</w:pPr>
      <w:r w:rsidRPr="002D3A1C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In addition, </w:t>
      </w:r>
      <w:r w:rsidR="0041722F" w:rsidRPr="002D3A1C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RAN1 ag</w:t>
      </w:r>
      <w:r w:rsidR="00C125D5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r</w:t>
      </w:r>
      <w:r w:rsidR="0041722F" w:rsidRPr="002D3A1C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eed that </w:t>
      </w:r>
      <w:r w:rsidRPr="002D3A1C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>CBRA and CFRA in SBFD symbols</w:t>
      </w:r>
      <w:r w:rsidR="002D3A1C" w:rsidRPr="002D3A1C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 is supported for SBFD aware UEs in RRC CONNECTED state</w:t>
      </w:r>
      <w:r w:rsidR="002D3A1C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. RAN2 </w:t>
      </w:r>
      <w:r w:rsidR="00AF1CD0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can confirm </w:t>
      </w:r>
      <w:r w:rsidR="002E0083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RAN1 agreement as </w:t>
      </w:r>
      <w:r w:rsidR="00F150C8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it is beneficial to </w:t>
      </w:r>
      <w:r w:rsidR="00F85074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support </w:t>
      </w:r>
      <w:r w:rsidR="007A2A11" w:rsidRPr="002D3A1C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CBRA and CFRA in SBFD symbols </w:t>
      </w:r>
      <w:r w:rsidR="00F85074">
        <w:rPr>
          <w:rStyle w:val="normaltextrun"/>
          <w:rFonts w:ascii="Times New Roman" w:hAnsi="Times New Roman"/>
          <w:i w:val="0"/>
          <w:iCs/>
          <w:color w:val="000000"/>
          <w:position w:val="1"/>
          <w:sz w:val="22"/>
          <w:szCs w:val="22"/>
          <w:lang w:val="en-US"/>
        </w:rPr>
        <w:t xml:space="preserve">with the same motivation as above (i.e., </w:t>
      </w:r>
      <w:r w:rsidR="00F85074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increas</w:t>
      </w:r>
      <w:r w:rsidR="00C310C5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ing</w:t>
      </w:r>
      <w:r w:rsidR="00F85074" w:rsidRP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 RACH </w:t>
      </w:r>
      <w:r w:rsidR="00F85074" w:rsidRPr="008D2720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>capacity, reducing delays, and improving the uplink coverage</w:t>
      </w:r>
      <w:r w:rsidR="00F85074">
        <w:rPr>
          <w:rFonts w:ascii="Times New Roman" w:eastAsia="Batang" w:hAnsi="Times New Roman"/>
          <w:i w:val="0"/>
          <w:iCs/>
          <w:sz w:val="22"/>
          <w:szCs w:val="22"/>
          <w:lang w:eastAsia="zh-CN"/>
        </w:rPr>
        <w:t>).</w:t>
      </w:r>
    </w:p>
    <w:p w14:paraId="503754A5" w14:textId="77777777" w:rsidR="00356426" w:rsidRPr="002D3A1C" w:rsidRDefault="00356426" w:rsidP="008D2720">
      <w:pPr>
        <w:pStyle w:val="Comments"/>
        <w:jc w:val="both"/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</w:pPr>
    </w:p>
    <w:p w14:paraId="5220AED3" w14:textId="2EAE1A61" w:rsidR="00074F20" w:rsidRDefault="00224609" w:rsidP="00074F20">
      <w:pPr>
        <w:spacing w:after="0"/>
        <w:jc w:val="both"/>
        <w:rPr>
          <w:rFonts w:eastAsia="DengXian"/>
          <w:b/>
          <w:bCs/>
          <w:iCs/>
          <w:sz w:val="22"/>
          <w:szCs w:val="22"/>
          <w:lang w:val="en-US" w:eastAsia="zh-CN"/>
        </w:rPr>
      </w:pPr>
      <w:r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Proposal 3: </w:t>
      </w:r>
      <w:r w:rsidR="002E0083">
        <w:rPr>
          <w:rFonts w:eastAsia="Batang"/>
          <w:b/>
          <w:bCs/>
          <w:iCs/>
          <w:sz w:val="22"/>
          <w:szCs w:val="22"/>
          <w:lang w:eastAsia="zh-CN"/>
        </w:rPr>
        <w:t xml:space="preserve">RAN2 </w:t>
      </w:r>
      <w:r w:rsidR="002E3085">
        <w:rPr>
          <w:rFonts w:eastAsia="Batang"/>
          <w:b/>
          <w:bCs/>
          <w:iCs/>
          <w:sz w:val="22"/>
          <w:szCs w:val="22"/>
          <w:lang w:eastAsia="zh-CN"/>
        </w:rPr>
        <w:t xml:space="preserve">confirms to </w:t>
      </w:r>
      <w:r w:rsidR="00E51C1E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support</w:t>
      </w:r>
      <w:r w:rsidR="00AB1295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</w:t>
      </w:r>
      <w:r w:rsidR="00AB1295"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both 4-step RACH and 2-step RACH </w:t>
      </w:r>
      <w:r w:rsidR="00AB1295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in UL SBFD symbols</w:t>
      </w:r>
      <w:r w:rsidR="00AD069C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f</w:t>
      </w:r>
      <w:r w:rsidR="000304E0"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or </w:t>
      </w:r>
      <w:r w:rsidR="000304E0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RRC_CONNECTED and RRC_IDLE/INACTIVE UEs</w:t>
      </w:r>
      <w:r w:rsidR="00AB1295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.</w:t>
      </w:r>
    </w:p>
    <w:p w14:paraId="1217257D" w14:textId="77777777" w:rsidR="00480B4F" w:rsidRPr="003B2B02" w:rsidRDefault="00480B4F" w:rsidP="00074F20">
      <w:pPr>
        <w:spacing w:after="0"/>
        <w:jc w:val="both"/>
        <w:rPr>
          <w:rFonts w:eastAsia="DengXian"/>
          <w:b/>
          <w:bCs/>
          <w:iCs/>
          <w:sz w:val="22"/>
          <w:szCs w:val="22"/>
          <w:lang w:val="en-US" w:eastAsia="zh-CN"/>
        </w:rPr>
      </w:pPr>
    </w:p>
    <w:p w14:paraId="10ED29C3" w14:textId="5A3EE910" w:rsidR="00074F20" w:rsidRPr="003B2B02" w:rsidRDefault="00074F20" w:rsidP="00074F20">
      <w:pPr>
        <w:spacing w:after="0"/>
        <w:jc w:val="both"/>
        <w:rPr>
          <w:rFonts w:eastAsia="DengXian"/>
          <w:b/>
          <w:bCs/>
          <w:iCs/>
          <w:sz w:val="22"/>
          <w:szCs w:val="22"/>
          <w:lang w:val="en-US" w:eastAsia="zh-CN"/>
        </w:rPr>
      </w:pPr>
      <w:r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Proposal 4: </w:t>
      </w:r>
      <w:r w:rsidR="002E3085">
        <w:rPr>
          <w:rFonts w:eastAsia="Batang"/>
          <w:b/>
          <w:bCs/>
          <w:iCs/>
          <w:sz w:val="22"/>
          <w:szCs w:val="22"/>
          <w:lang w:eastAsia="zh-CN"/>
        </w:rPr>
        <w:t xml:space="preserve">RAN2 confirms to </w:t>
      </w:r>
      <w:r w:rsidR="00E51C1E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support</w:t>
      </w:r>
      <w:r w:rsidR="002E3085"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</w:t>
      </w:r>
      <w:r w:rsidRPr="003B2B02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CBRA and CFRA in SBFD symbols</w:t>
      </w:r>
      <w:r w:rsidR="002E3085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 xml:space="preserve"> f</w:t>
      </w:r>
      <w:r w:rsidR="002E3085" w:rsidRPr="003B2B02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or SBFD aware UEs in RRC CONNECTED state</w:t>
      </w:r>
      <w:r w:rsidRPr="003B2B02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.</w:t>
      </w:r>
      <w:r w:rsidRPr="003B2B02">
        <w:rPr>
          <w:rStyle w:val="eop"/>
          <w:b/>
          <w:bCs/>
          <w:sz w:val="22"/>
          <w:szCs w:val="22"/>
          <w:lang w:val="en-US"/>
        </w:rPr>
        <w:t>​</w:t>
      </w:r>
    </w:p>
    <w:p w14:paraId="3F96A2B7" w14:textId="77777777" w:rsidR="00074F20" w:rsidRPr="008D2720" w:rsidRDefault="00074F20" w:rsidP="00224609">
      <w:pPr>
        <w:spacing w:after="0"/>
        <w:jc w:val="both"/>
        <w:rPr>
          <w:b/>
          <w:bCs/>
          <w:iCs/>
          <w:sz w:val="22"/>
          <w:szCs w:val="22"/>
          <w:lang w:val="en-US"/>
        </w:rPr>
      </w:pPr>
    </w:p>
    <w:p w14:paraId="72716A5E" w14:textId="02600FD8" w:rsidR="00A752AE" w:rsidRDefault="000304E0" w:rsidP="008D2720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  <w:lang w:val="en-US"/>
        </w:rPr>
      </w:pPr>
      <w:r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Furthermore, </w:t>
      </w:r>
      <w:r w:rsidR="008D2720" w:rsidRPr="003D7336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RAN1 made some progress and agreed two different configuration options to </w:t>
      </w:r>
      <w:r w:rsid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s</w:t>
      </w:r>
      <w:r w:rsidR="008D2720" w:rsidRPr="003D7336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upport </w:t>
      </w:r>
      <w:r w:rsid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for </w:t>
      </w:r>
      <w:r w:rsidR="008D2720" w:rsidRPr="00990CAA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>SBFD-aware UEs in RRC CONNECTED state</w:t>
      </w:r>
      <w:r w:rsid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. </w:t>
      </w:r>
      <w:r w:rsidR="008D2720" w:rsidRPr="003D7336">
        <w:rPr>
          <w:rFonts w:ascii="Times New Roman" w:hAnsi="Times New Roman"/>
          <w:i w:val="0"/>
          <w:iCs/>
          <w:sz w:val="22"/>
          <w:szCs w:val="22"/>
        </w:rPr>
        <w:t>Option 1 is to use one single RACH configuration</w:t>
      </w:r>
      <w:r w:rsidR="008D2720">
        <w:rPr>
          <w:rFonts w:ascii="Times New Roman" w:hAnsi="Times New Roman"/>
          <w:i w:val="0"/>
          <w:iCs/>
          <w:sz w:val="22"/>
          <w:szCs w:val="22"/>
        </w:rPr>
        <w:t xml:space="preserve"> which is</w:t>
      </w:r>
      <w:r w:rsidR="008D2720" w:rsidRPr="003D7336">
        <w:rPr>
          <w:rFonts w:ascii="Times New Roman" w:hAnsi="Times New Roman"/>
          <w:i w:val="0"/>
          <w:iCs/>
          <w:sz w:val="22"/>
          <w:szCs w:val="22"/>
        </w:rPr>
        <w:t xml:space="preserve"> based on the existing </w:t>
      </w:r>
      <w:r w:rsidR="008D2720">
        <w:rPr>
          <w:rFonts w:ascii="Times New Roman" w:hAnsi="Times New Roman"/>
          <w:i w:val="0"/>
          <w:iCs/>
          <w:sz w:val="22"/>
          <w:szCs w:val="22"/>
        </w:rPr>
        <w:t xml:space="preserve">RACH </w:t>
      </w:r>
      <w:r w:rsidR="008D2720" w:rsidRPr="003D7336">
        <w:rPr>
          <w:rFonts w:ascii="Times New Roman" w:hAnsi="Times New Roman"/>
          <w:i w:val="0"/>
          <w:iCs/>
          <w:sz w:val="22"/>
          <w:szCs w:val="22"/>
        </w:rPr>
        <w:t>parameters. Option 2 is to support two separate RACH configurations, including one legacy RACH configuration and one additional RACH configuration</w:t>
      </w:r>
      <w:r w:rsidR="008D2720">
        <w:rPr>
          <w:rFonts w:ascii="Times New Roman" w:hAnsi="Times New Roman"/>
          <w:i w:val="0"/>
          <w:iCs/>
          <w:sz w:val="22"/>
          <w:szCs w:val="22"/>
        </w:rPr>
        <w:t xml:space="preserve">. </w:t>
      </w:r>
      <w:r w:rsidR="008D2720">
        <w:rPr>
          <w:rFonts w:ascii="Times New Roman" w:eastAsia="DengXian" w:hAnsi="Times New Roman"/>
          <w:i w:val="0"/>
          <w:iCs/>
          <w:sz w:val="22"/>
          <w:szCs w:val="22"/>
          <w:lang w:val="en-US" w:eastAsia="zh-CN"/>
        </w:rPr>
        <w:t xml:space="preserve">However, a </w:t>
      </w:r>
      <w:r w:rsidR="008D2720" w:rsidRPr="003D7336">
        <w:rPr>
          <w:rFonts w:ascii="Times New Roman" w:hAnsi="Times New Roman"/>
          <w:i w:val="0"/>
          <w:iCs/>
          <w:sz w:val="22"/>
          <w:szCs w:val="22"/>
        </w:rPr>
        <w:t>UE is not required to support both options.</w:t>
      </w:r>
      <w:r w:rsidR="00E2396C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E2396C" w:rsidRPr="00E649D0">
        <w:rPr>
          <w:rFonts w:ascii="Times New Roman" w:hAnsi="Times New Roman"/>
          <w:i w:val="0"/>
          <w:iCs/>
          <w:sz w:val="22"/>
          <w:szCs w:val="22"/>
        </w:rPr>
        <w:t xml:space="preserve">RAN1 is still discussing the details for both options such as </w:t>
      </w:r>
      <w:r w:rsidR="00E649D0" w:rsidRPr="00E649D0">
        <w:rPr>
          <w:rFonts w:ascii="Times New Roman" w:hAnsi="Times New Roman"/>
          <w:sz w:val="22"/>
          <w:szCs w:val="22"/>
          <w:lang w:val="en-US"/>
        </w:rPr>
        <w:t xml:space="preserve">RO validation rules and SSB-RO mapping rules, reinterpretation </w:t>
      </w:r>
      <w:r w:rsidR="00E649D0" w:rsidRPr="00E649D0">
        <w:rPr>
          <w:rFonts w:ascii="Times New Roman" w:hAnsi="Times New Roman"/>
          <w:iCs/>
          <w:sz w:val="22"/>
          <w:szCs w:val="22"/>
          <w:lang w:val="en-US"/>
        </w:rPr>
        <w:t>msg1-FrequencyStart</w:t>
      </w:r>
      <w:r w:rsidR="00E649D0" w:rsidRPr="00E649D0">
        <w:rPr>
          <w:rFonts w:ascii="Times New Roman" w:hAnsi="Times New Roman"/>
          <w:sz w:val="22"/>
          <w:szCs w:val="22"/>
          <w:lang w:val="en-US"/>
        </w:rPr>
        <w:t xml:space="preserve"> etc.</w:t>
      </w:r>
      <w:r w:rsidR="003510C5"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3510C5" w:rsidRPr="003510C5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so RAN2 should wait </w:t>
      </w:r>
      <w:r w:rsidR="0036600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further </w:t>
      </w:r>
      <w:r w:rsidR="003510C5" w:rsidRPr="003510C5">
        <w:rPr>
          <w:rFonts w:ascii="Times New Roman" w:hAnsi="Times New Roman"/>
          <w:i w:val="0"/>
          <w:iCs/>
          <w:sz w:val="22"/>
          <w:szCs w:val="22"/>
          <w:lang w:val="en-US"/>
        </w:rPr>
        <w:t>progress</w:t>
      </w:r>
      <w:r w:rsidR="0036600E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 in RAN1</w:t>
      </w:r>
      <w:r w:rsidR="0095061F">
        <w:rPr>
          <w:rFonts w:ascii="Times New Roman" w:hAnsi="Times New Roman"/>
          <w:i w:val="0"/>
          <w:iCs/>
          <w:sz w:val="22"/>
          <w:szCs w:val="22"/>
          <w:lang w:val="en-US"/>
        </w:rPr>
        <w:t>.</w:t>
      </w:r>
    </w:p>
    <w:p w14:paraId="3C8CB86C" w14:textId="77777777" w:rsidR="00BE7977" w:rsidRDefault="00BE7977" w:rsidP="008D2720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  <w:lang w:val="en-US"/>
        </w:rPr>
      </w:pPr>
    </w:p>
    <w:p w14:paraId="6C3C77B9" w14:textId="77777777" w:rsidR="00807B26" w:rsidRDefault="00807B26" w:rsidP="008D2720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  <w:lang w:val="en-US"/>
        </w:rPr>
      </w:pPr>
    </w:p>
    <w:p w14:paraId="6032F7AB" w14:textId="77777777" w:rsidR="009C4512" w:rsidRPr="006B3A7C" w:rsidRDefault="009C4512" w:rsidP="009C4512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1E543DF4" w14:textId="4E43F42D" w:rsidR="009C4512" w:rsidRPr="00D17D00" w:rsidRDefault="009C4512" w:rsidP="009C4512">
      <w:pPr>
        <w:pStyle w:val="Comments"/>
        <w:rPr>
          <w:rFonts w:ascii="Times New Roman" w:hAnsi="Times New Roman"/>
          <w:i w:val="0"/>
          <w:iCs/>
          <w:sz w:val="22"/>
          <w:szCs w:val="22"/>
          <w:lang w:val="en-US"/>
        </w:rPr>
      </w:pPr>
      <w:r w:rsidRPr="00D17D00">
        <w:rPr>
          <w:rFonts w:ascii="Times New Roman" w:hAnsi="Times New Roman"/>
          <w:i w:val="0"/>
          <w:iCs/>
          <w:sz w:val="22"/>
          <w:szCs w:val="22"/>
        </w:rPr>
        <w:t xml:space="preserve">In this contribution, we have discussed </w:t>
      </w:r>
      <w:r w:rsidR="00D17D00" w:rsidRPr="00D17D00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the time-frequency configuration of </w:t>
      </w:r>
      <w:r w:rsidR="00FE7094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UL </w:t>
      </w:r>
      <w:r w:rsidR="00D17D00" w:rsidRPr="00D17D00">
        <w:rPr>
          <w:rFonts w:ascii="Times New Roman" w:hAnsi="Times New Roman"/>
          <w:i w:val="0"/>
          <w:iCs/>
          <w:sz w:val="22"/>
          <w:szCs w:val="22"/>
          <w:lang w:val="en-US" w:eastAsia="ko-KR"/>
        </w:rPr>
        <w:t xml:space="preserve">SBFD subbands and random access in SBFD </w:t>
      </w:r>
      <w:r w:rsidR="00D17D00" w:rsidRPr="00D17D00">
        <w:rPr>
          <w:rFonts w:ascii="Times New Roman" w:hAnsi="Times New Roman"/>
          <w:i w:val="0"/>
          <w:iCs/>
          <w:sz w:val="22"/>
          <w:szCs w:val="22"/>
          <w:lang w:val="en-US" w:eastAsia="en-US"/>
        </w:rPr>
        <w:t>operation</w:t>
      </w:r>
      <w:r w:rsidR="00D17D00" w:rsidRPr="00D17D00">
        <w:rPr>
          <w:rFonts w:ascii="Times New Roman" w:eastAsia="SimSun" w:hAnsi="Times New Roman"/>
          <w:i w:val="0"/>
          <w:iCs/>
          <w:sz w:val="22"/>
          <w:szCs w:val="22"/>
          <w:lang w:eastAsia="zh-CN"/>
        </w:rPr>
        <w:t xml:space="preserve">. </w:t>
      </w:r>
      <w:r w:rsidRPr="00D17D00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We have the following </w:t>
      </w:r>
      <w:r w:rsidR="00AD3404">
        <w:rPr>
          <w:rFonts w:ascii="Times New Roman" w:hAnsi="Times New Roman"/>
          <w:i w:val="0"/>
          <w:iCs/>
          <w:sz w:val="22"/>
          <w:szCs w:val="22"/>
          <w:lang w:val="en-US"/>
        </w:rPr>
        <w:t xml:space="preserve">observation and </w:t>
      </w:r>
      <w:r w:rsidRPr="00D17D00">
        <w:rPr>
          <w:rFonts w:ascii="Times New Roman" w:hAnsi="Times New Roman"/>
          <w:i w:val="0"/>
          <w:iCs/>
          <w:sz w:val="22"/>
          <w:szCs w:val="22"/>
          <w:lang w:val="en-US"/>
        </w:rPr>
        <w:t>proposals:</w:t>
      </w:r>
    </w:p>
    <w:p w14:paraId="47890CE6" w14:textId="77777777" w:rsidR="00531262" w:rsidRPr="00E013C1" w:rsidRDefault="00531262" w:rsidP="00531262">
      <w:pPr>
        <w:pStyle w:val="Comments"/>
        <w:jc w:val="both"/>
        <w:rPr>
          <w:rFonts w:ascii="Times New Roman" w:eastAsia="Batang" w:hAnsi="Times New Roman"/>
          <w:b/>
          <w:bCs/>
          <w:i w:val="0"/>
          <w:iCs/>
          <w:sz w:val="22"/>
          <w:szCs w:val="22"/>
          <w:lang w:eastAsia="zh-CN"/>
        </w:rPr>
      </w:pPr>
      <w:r w:rsidRPr="00E013C1">
        <w:rPr>
          <w:rFonts w:ascii="Times New Roman" w:eastAsia="DengXian" w:hAnsi="Times New Roman"/>
          <w:b/>
          <w:bCs/>
          <w:i w:val="0"/>
          <w:iCs/>
          <w:sz w:val="22"/>
          <w:szCs w:val="22"/>
          <w:lang w:val="en-US" w:eastAsia="zh-CN"/>
        </w:rPr>
        <w:t xml:space="preserve">Observation 1: </w:t>
      </w:r>
      <w:r w:rsidRPr="00E013C1">
        <w:rPr>
          <w:rFonts w:ascii="Times New Roman" w:hAnsi="Times New Roman"/>
          <w:b/>
          <w:bCs/>
          <w:i w:val="0"/>
          <w:iCs/>
          <w:sz w:val="22"/>
          <w:szCs w:val="22"/>
          <w:lang w:val="en-US"/>
        </w:rPr>
        <w:t xml:space="preserve">The motivation of supporting </w:t>
      </w:r>
      <w:r w:rsidRPr="00E013C1">
        <w:rPr>
          <w:rFonts w:ascii="Times New Roman" w:eastAsia="DengXian" w:hAnsi="Times New Roman"/>
          <w:b/>
          <w:bCs/>
          <w:i w:val="0"/>
          <w:iCs/>
          <w:sz w:val="22"/>
          <w:szCs w:val="22"/>
          <w:lang w:val="en-US" w:eastAsia="zh-CN"/>
        </w:rPr>
        <w:t xml:space="preserve">random access in UL SBFD symbols is to increase RACH </w:t>
      </w:r>
      <w:r w:rsidRPr="00E013C1">
        <w:rPr>
          <w:rFonts w:ascii="Times New Roman" w:eastAsia="Batang" w:hAnsi="Times New Roman"/>
          <w:b/>
          <w:bCs/>
          <w:i w:val="0"/>
          <w:iCs/>
          <w:sz w:val="22"/>
          <w:szCs w:val="22"/>
          <w:lang w:eastAsia="zh-CN"/>
        </w:rPr>
        <w:t>capacity, reduce delays, and improve the uplink coverage.</w:t>
      </w:r>
    </w:p>
    <w:p w14:paraId="49A293F6" w14:textId="77777777" w:rsidR="009C4512" w:rsidRPr="00D17D00" w:rsidRDefault="009C4512" w:rsidP="00953A00">
      <w:pPr>
        <w:jc w:val="both"/>
        <w:rPr>
          <w:rFonts w:eastAsia="MS Mincho"/>
          <w:iCs/>
          <w:sz w:val="22"/>
          <w:szCs w:val="22"/>
          <w:lang w:val="en-US"/>
        </w:rPr>
      </w:pPr>
    </w:p>
    <w:p w14:paraId="01DDE199" w14:textId="77777777" w:rsidR="00480B4F" w:rsidRPr="000A4F44" w:rsidRDefault="00480B4F" w:rsidP="00480B4F">
      <w:pPr>
        <w:spacing w:after="0"/>
        <w:jc w:val="both"/>
        <w:rPr>
          <w:rFonts w:eastAsia="Batang" w:cstheme="minorBidi"/>
          <w:b/>
          <w:bCs/>
          <w:sz w:val="22"/>
          <w:szCs w:val="22"/>
          <w:lang w:eastAsia="zh-CN"/>
        </w:rPr>
      </w:pP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Proposal </w:t>
      </w:r>
      <w:r>
        <w:rPr>
          <w:rFonts w:eastAsia="Batang" w:cstheme="minorBidi"/>
          <w:b/>
          <w:bCs/>
          <w:sz w:val="22"/>
          <w:szCs w:val="22"/>
          <w:lang w:eastAsia="zh-CN"/>
        </w:rPr>
        <w:t>1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: SBFD time </w:t>
      </w:r>
      <w:r>
        <w:rPr>
          <w:rFonts w:eastAsia="Batang" w:cstheme="minorBidi"/>
          <w:b/>
          <w:bCs/>
          <w:sz w:val="22"/>
          <w:szCs w:val="22"/>
          <w:lang w:eastAsia="zh-CN"/>
        </w:rPr>
        <w:t>location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 configurations is </w:t>
      </w:r>
      <w:r>
        <w:rPr>
          <w:rFonts w:eastAsia="Batang" w:cstheme="minorBidi"/>
          <w:b/>
          <w:bCs/>
          <w:sz w:val="22"/>
          <w:szCs w:val="22"/>
          <w:lang w:eastAsia="zh-CN"/>
        </w:rPr>
        <w:t>configured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 xml:space="preserve"> in SIB</w:t>
      </w:r>
      <w:r>
        <w:rPr>
          <w:rFonts w:eastAsia="Batang" w:cstheme="minorBidi"/>
          <w:b/>
          <w:bCs/>
          <w:sz w:val="22"/>
          <w:szCs w:val="22"/>
          <w:lang w:eastAsia="zh-CN"/>
        </w:rPr>
        <w:t>1</w:t>
      </w:r>
      <w:r w:rsidRPr="000A4F44">
        <w:rPr>
          <w:rFonts w:eastAsia="Batang" w:cstheme="minorBidi"/>
          <w:b/>
          <w:bCs/>
          <w:sz w:val="22"/>
          <w:szCs w:val="22"/>
          <w:lang w:eastAsia="zh-CN"/>
        </w:rPr>
        <w:t>.</w:t>
      </w:r>
    </w:p>
    <w:p w14:paraId="3FF3844A" w14:textId="419EBDA3" w:rsidR="0002145B" w:rsidRDefault="0002145B" w:rsidP="0002145B">
      <w:pPr>
        <w:spacing w:after="0"/>
        <w:jc w:val="both"/>
        <w:rPr>
          <w:rFonts w:eastAsia="Batang" w:cstheme="minorBidi"/>
          <w:b/>
          <w:bCs/>
          <w:sz w:val="22"/>
          <w:szCs w:val="22"/>
          <w:lang w:eastAsia="zh-CN"/>
        </w:rPr>
      </w:pPr>
    </w:p>
    <w:p w14:paraId="74FA0574" w14:textId="77777777" w:rsidR="00480B4F" w:rsidRDefault="00480B4F" w:rsidP="00480B4F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Proposal 2: For </w:t>
      </w:r>
      <w:r w:rsidRPr="00CC39F4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connected mode UEs</w:t>
      </w:r>
      <w:r w:rsidRPr="00CC39F4">
        <w:rPr>
          <w:rFonts w:eastAsia="Batang" w:cstheme="minorBidi"/>
          <w:b/>
          <w:bCs/>
          <w:sz w:val="22"/>
          <w:szCs w:val="22"/>
          <w:lang w:eastAsia="zh-CN"/>
        </w:rPr>
        <w:t xml:space="preserve">, SBFD frequency location is configured within the associated DL BWP </w:t>
      </w:r>
      <w:r>
        <w:rPr>
          <w:rFonts w:eastAsia="Batang" w:cstheme="minorBidi"/>
          <w:b/>
          <w:bCs/>
          <w:sz w:val="22"/>
          <w:szCs w:val="22"/>
          <w:lang w:eastAsia="zh-CN"/>
        </w:rPr>
        <w:t xml:space="preserve">named </w:t>
      </w:r>
      <w:r w:rsidRPr="00CC39F4">
        <w:rPr>
          <w:rFonts w:eastAsia="Batang" w:cstheme="minorBidi"/>
          <w:b/>
          <w:bCs/>
          <w:sz w:val="22"/>
          <w:szCs w:val="22"/>
          <w:lang w:eastAsia="zh-CN"/>
        </w:rPr>
        <w:t>as an</w:t>
      </w:r>
      <w:r w:rsidRPr="00CC39F4">
        <w:rPr>
          <w:b/>
          <w:bCs/>
          <w:sz w:val="22"/>
          <w:szCs w:val="22"/>
          <w:lang w:val="en-US"/>
        </w:rPr>
        <w:t xml:space="preserve"> UL </w:t>
      </w:r>
      <w:r w:rsidRPr="00CC39F4">
        <w:rPr>
          <w:b/>
          <w:bCs/>
          <w:iCs/>
          <w:sz w:val="22"/>
          <w:szCs w:val="22"/>
          <w:lang w:val="en-US" w:eastAsia="ko-KR"/>
        </w:rPr>
        <w:t xml:space="preserve">SBFD “common” </w:t>
      </w:r>
      <w:r w:rsidRPr="00CC39F4">
        <w:rPr>
          <w:b/>
          <w:bCs/>
          <w:sz w:val="22"/>
          <w:szCs w:val="22"/>
          <w:lang w:val="en-US"/>
        </w:rPr>
        <w:t>frequency resource</w:t>
      </w:r>
      <w:r>
        <w:rPr>
          <w:b/>
          <w:bCs/>
          <w:sz w:val="22"/>
          <w:szCs w:val="22"/>
          <w:lang w:val="en-US"/>
        </w:rPr>
        <w:t xml:space="preserve"> (i.e., BWP specific configuration).</w:t>
      </w:r>
    </w:p>
    <w:p w14:paraId="02A4BDD2" w14:textId="77777777" w:rsidR="00D307CC" w:rsidRDefault="00D307CC" w:rsidP="0002145B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1931821C" w14:textId="77777777" w:rsidR="00480B4F" w:rsidRDefault="00480B4F" w:rsidP="00480B4F">
      <w:pPr>
        <w:spacing w:after="0"/>
        <w:jc w:val="both"/>
        <w:rPr>
          <w:rFonts w:eastAsia="DengXian"/>
          <w:b/>
          <w:bCs/>
          <w:iCs/>
          <w:sz w:val="22"/>
          <w:szCs w:val="22"/>
          <w:lang w:val="en-US" w:eastAsia="zh-CN"/>
        </w:rPr>
      </w:pPr>
      <w:r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Proposal 3: </w:t>
      </w:r>
      <w:r>
        <w:rPr>
          <w:rFonts w:eastAsia="Batang"/>
          <w:b/>
          <w:bCs/>
          <w:iCs/>
          <w:sz w:val="22"/>
          <w:szCs w:val="22"/>
          <w:lang w:eastAsia="zh-CN"/>
        </w:rPr>
        <w:t xml:space="preserve">RAN2 confirms to </w:t>
      </w:r>
      <w:r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support </w:t>
      </w:r>
      <w:r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both 4-step RACH and 2-step RACH </w:t>
      </w:r>
      <w:r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in UL SBFD symbols f</w:t>
      </w:r>
      <w:r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or </w:t>
      </w:r>
      <w:r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>RRC_CONNECTED and RRC_IDLE/INACTIVE UEs.</w:t>
      </w:r>
    </w:p>
    <w:p w14:paraId="1B593228" w14:textId="77777777" w:rsidR="00480B4F" w:rsidRPr="003B2B02" w:rsidRDefault="00480B4F" w:rsidP="00480B4F">
      <w:pPr>
        <w:spacing w:after="0"/>
        <w:jc w:val="both"/>
        <w:rPr>
          <w:rFonts w:eastAsia="DengXian"/>
          <w:b/>
          <w:bCs/>
          <w:iCs/>
          <w:sz w:val="22"/>
          <w:szCs w:val="22"/>
          <w:lang w:val="en-US" w:eastAsia="zh-CN"/>
        </w:rPr>
      </w:pPr>
    </w:p>
    <w:p w14:paraId="47E5F508" w14:textId="77777777" w:rsidR="00480B4F" w:rsidRPr="003B2B02" w:rsidRDefault="00480B4F" w:rsidP="00480B4F">
      <w:pPr>
        <w:spacing w:after="0"/>
        <w:jc w:val="both"/>
        <w:rPr>
          <w:rFonts w:eastAsia="DengXian"/>
          <w:b/>
          <w:bCs/>
          <w:iCs/>
          <w:sz w:val="22"/>
          <w:szCs w:val="22"/>
          <w:lang w:val="en-US" w:eastAsia="zh-CN"/>
        </w:rPr>
      </w:pPr>
      <w:r w:rsidRPr="003B2B02">
        <w:rPr>
          <w:rFonts w:eastAsia="Batang"/>
          <w:b/>
          <w:bCs/>
          <w:iCs/>
          <w:sz w:val="22"/>
          <w:szCs w:val="22"/>
          <w:lang w:eastAsia="zh-CN"/>
        </w:rPr>
        <w:t xml:space="preserve">Proposal 4: </w:t>
      </w:r>
      <w:r>
        <w:rPr>
          <w:rFonts w:eastAsia="Batang"/>
          <w:b/>
          <w:bCs/>
          <w:iCs/>
          <w:sz w:val="22"/>
          <w:szCs w:val="22"/>
          <w:lang w:eastAsia="zh-CN"/>
        </w:rPr>
        <w:t xml:space="preserve">RAN2 confirms to </w:t>
      </w:r>
      <w:r w:rsidRPr="003B2B0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support </w:t>
      </w:r>
      <w:r w:rsidRPr="003B2B02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CBRA and CFRA in SBFD symbols</w:t>
      </w:r>
      <w:r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 xml:space="preserve"> f</w:t>
      </w:r>
      <w:r w:rsidRPr="003B2B02">
        <w:rPr>
          <w:rStyle w:val="normaltextrun"/>
          <w:b/>
          <w:bCs/>
          <w:color w:val="000000"/>
          <w:position w:val="1"/>
          <w:sz w:val="22"/>
          <w:szCs w:val="22"/>
          <w:lang w:val="en-US"/>
        </w:rPr>
        <w:t>or SBFD aware UEs in RRC CONNECTED state.</w:t>
      </w:r>
      <w:r w:rsidRPr="003B2B02">
        <w:rPr>
          <w:rStyle w:val="eop"/>
          <w:b/>
          <w:bCs/>
          <w:sz w:val="22"/>
          <w:szCs w:val="22"/>
          <w:lang w:val="en-US"/>
        </w:rPr>
        <w:t>​</w:t>
      </w:r>
    </w:p>
    <w:p w14:paraId="7BB6E598" w14:textId="77777777" w:rsidR="0002145B" w:rsidRDefault="0002145B" w:rsidP="0002145B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459C7026" w14:textId="74747B07" w:rsidR="00A02032" w:rsidRPr="00C90471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4"/>
          <w:szCs w:val="24"/>
        </w:rPr>
      </w:pPr>
      <w:r w:rsidRPr="00C90471">
        <w:rPr>
          <w:rStyle w:val="B1Char"/>
          <w:b/>
          <w:sz w:val="28"/>
          <w:szCs w:val="28"/>
        </w:rPr>
        <w:lastRenderedPageBreak/>
        <w:t xml:space="preserve">References </w:t>
      </w:r>
    </w:p>
    <w:p w14:paraId="69A01349" w14:textId="44833732" w:rsidR="00E37F2B" w:rsidRPr="00C90471" w:rsidRDefault="002D400C" w:rsidP="00E37F2B">
      <w:pPr>
        <w:tabs>
          <w:tab w:val="left" w:pos="2127"/>
        </w:tabs>
        <w:spacing w:after="0"/>
        <w:ind w:left="2126" w:hanging="2126"/>
        <w:jc w:val="both"/>
        <w:outlineLvl w:val="0"/>
        <w:rPr>
          <w:lang w:eastAsia="zh-CN"/>
        </w:rPr>
      </w:pPr>
      <w:r w:rsidRPr="00C90471">
        <w:t xml:space="preserve">[1] </w:t>
      </w:r>
      <w:r w:rsidR="008902D2" w:rsidRPr="00C90471">
        <w:t xml:space="preserve">RP-232763, 3GPP </w:t>
      </w:r>
      <w:bookmarkStart w:id="15" w:name="specType1"/>
      <w:r w:rsidR="008902D2" w:rsidRPr="00C90471">
        <w:t>TR</w:t>
      </w:r>
      <w:bookmarkEnd w:id="15"/>
      <w:r w:rsidR="008902D2" w:rsidRPr="00C90471">
        <w:t xml:space="preserve"> </w:t>
      </w:r>
      <w:bookmarkStart w:id="16" w:name="specNumber"/>
      <w:r w:rsidR="008902D2" w:rsidRPr="00C90471">
        <w:t>38.</w:t>
      </w:r>
      <w:bookmarkEnd w:id="16"/>
      <w:r w:rsidR="008902D2" w:rsidRPr="00C90471">
        <w:t xml:space="preserve">858 </w:t>
      </w:r>
      <w:bookmarkStart w:id="17" w:name="specVersion"/>
      <w:r w:rsidR="008902D2" w:rsidRPr="00C90471">
        <w:t>V2.0.</w:t>
      </w:r>
      <w:bookmarkEnd w:id="17"/>
      <w:r w:rsidR="008902D2" w:rsidRPr="00C90471">
        <w:t>0</w:t>
      </w:r>
      <w:r w:rsidR="008902D2" w:rsidRPr="00C90471">
        <w:rPr>
          <w:lang w:eastAsia="zh-CN"/>
        </w:rPr>
        <w:t xml:space="preserve">, Study on Evolution of NR Duplex Operation. </w:t>
      </w:r>
    </w:p>
    <w:p w14:paraId="371CC938" w14:textId="6DBDD472" w:rsidR="008902D2" w:rsidRPr="00D45C33" w:rsidRDefault="00E37F2B" w:rsidP="003A738E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HAnsi" w:eastAsia="Batang" w:hAnsiTheme="minorHAnsi" w:cstheme="minorHAnsi"/>
          <w:sz w:val="22"/>
          <w:szCs w:val="22"/>
          <w:lang w:eastAsia="zh-CN"/>
        </w:rPr>
      </w:pPr>
      <w:r w:rsidRPr="00C90471">
        <w:rPr>
          <w:lang w:eastAsia="zh-CN"/>
        </w:rPr>
        <w:t xml:space="preserve">[2] </w:t>
      </w:r>
      <w:r w:rsidRPr="00C90471">
        <w:rPr>
          <w:rFonts w:eastAsia="Malgun Gothic"/>
          <w:lang w:val="en-US"/>
        </w:rPr>
        <w:t>RP-241614, “</w:t>
      </w:r>
      <w:r w:rsidRPr="00C90471">
        <w:rPr>
          <w:rFonts w:eastAsia="Batang"/>
          <w:lang w:eastAsia="zh-CN"/>
        </w:rPr>
        <w:t>Revised WID: Evolution of NR duplex operation: Sub-band full duplex (SBFD)”, RAN#104</w:t>
      </w:r>
      <w:r w:rsidR="00EB1BA7">
        <w:rPr>
          <w:rFonts w:eastAsia="Batang"/>
          <w:lang w:eastAsia="zh-CN"/>
        </w:rPr>
        <w:t>.</w:t>
      </w:r>
    </w:p>
    <w:sectPr w:rsidR="008902D2" w:rsidRPr="00D45C33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291DF" w14:textId="77777777" w:rsidR="00234634" w:rsidRDefault="00234634">
      <w:r>
        <w:separator/>
      </w:r>
    </w:p>
  </w:endnote>
  <w:endnote w:type="continuationSeparator" w:id="0">
    <w:p w14:paraId="758057C3" w14:textId="77777777" w:rsidR="00234634" w:rsidRDefault="00234634">
      <w:r>
        <w:continuationSeparator/>
      </w:r>
    </w:p>
  </w:endnote>
  <w:endnote w:type="continuationNotice" w:id="1">
    <w:p w14:paraId="25EC3D93" w14:textId="77777777" w:rsidR="00234634" w:rsidRDefault="00234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Pro 45 L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1A0D0" w14:textId="77777777" w:rsidR="00234634" w:rsidRDefault="00234634">
      <w:r>
        <w:separator/>
      </w:r>
    </w:p>
  </w:footnote>
  <w:footnote w:type="continuationSeparator" w:id="0">
    <w:p w14:paraId="16C1FDCA" w14:textId="77777777" w:rsidR="00234634" w:rsidRDefault="00234634">
      <w:r>
        <w:continuationSeparator/>
      </w:r>
    </w:p>
  </w:footnote>
  <w:footnote w:type="continuationNotice" w:id="1">
    <w:p w14:paraId="346A7E51" w14:textId="77777777" w:rsidR="00234634" w:rsidRDefault="002346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FD1"/>
    <w:multiLevelType w:val="hybridMultilevel"/>
    <w:tmpl w:val="A08C90FE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4" w15:restartNumberingAfterBreak="0">
    <w:nsid w:val="11D377D1"/>
    <w:multiLevelType w:val="hybridMultilevel"/>
    <w:tmpl w:val="D8BA0234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5F463CC"/>
    <w:multiLevelType w:val="hybridMultilevel"/>
    <w:tmpl w:val="8542D552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5D5A64"/>
    <w:multiLevelType w:val="multilevel"/>
    <w:tmpl w:val="6380AB7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12423"/>
    <w:multiLevelType w:val="hybridMultilevel"/>
    <w:tmpl w:val="0E2036E8"/>
    <w:lvl w:ilvl="0" w:tplc="EDF8F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6CDA4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1CDC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7C89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38B62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EFF2C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79F8B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822A1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635AC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1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-7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F3C78F7"/>
    <w:multiLevelType w:val="multilevel"/>
    <w:tmpl w:val="9A82ECC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657D3F"/>
    <w:multiLevelType w:val="hybridMultilevel"/>
    <w:tmpl w:val="5574DF2A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A2F82"/>
    <w:multiLevelType w:val="multilevel"/>
    <w:tmpl w:val="80EA1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1D4657"/>
    <w:multiLevelType w:val="hybridMultilevel"/>
    <w:tmpl w:val="76D2E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5D7C72"/>
    <w:multiLevelType w:val="hybridMultilevel"/>
    <w:tmpl w:val="E766D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A2572"/>
    <w:multiLevelType w:val="multilevel"/>
    <w:tmpl w:val="70DAD67E"/>
    <w:lvl w:ilvl="0">
      <w:start w:val="1"/>
      <w:numFmt w:val="bullet"/>
      <w:lvlText w:val=""/>
      <w:lvlJc w:val="left"/>
      <w:pPr>
        <w:tabs>
          <w:tab w:val="num" w:pos="-110"/>
        </w:tabs>
        <w:ind w:left="-1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9311B0"/>
    <w:multiLevelType w:val="hybridMultilevel"/>
    <w:tmpl w:val="8F24C872"/>
    <w:lvl w:ilvl="0" w:tplc="3706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B022AD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95C88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ED22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02ACE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2F4D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04188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5CC4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1D07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28" w15:restartNumberingAfterBreak="0">
    <w:nsid w:val="6632460B"/>
    <w:multiLevelType w:val="multilevel"/>
    <w:tmpl w:val="87B224A8"/>
    <w:lvl w:ilvl="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866A11"/>
    <w:multiLevelType w:val="hybridMultilevel"/>
    <w:tmpl w:val="7586F314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6048E3"/>
    <w:multiLevelType w:val="hybridMultilevel"/>
    <w:tmpl w:val="C1186192"/>
    <w:lvl w:ilvl="0" w:tplc="90708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A32D8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00622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B0400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B4CA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AE0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1F488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AA9C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2E6EB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3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6F86A21"/>
    <w:multiLevelType w:val="hybridMultilevel"/>
    <w:tmpl w:val="AA5651EC"/>
    <w:lvl w:ilvl="0" w:tplc="592A2A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HelveticaNeueLT Pro 45 Lt" w:hAnsi="HelveticaNeueLT Pro 45 Lt" w:hint="default"/>
      </w:rPr>
    </w:lvl>
    <w:lvl w:ilvl="1" w:tplc="5ECAD7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HelveticaNeueLT Pro 45 Lt" w:hAnsi="HelveticaNeueLT Pro 45 Lt" w:hint="default"/>
      </w:rPr>
    </w:lvl>
    <w:lvl w:ilvl="2" w:tplc="4434F11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HelveticaNeueLT Pro 45 Lt" w:hAnsi="HelveticaNeueLT Pro 45 Lt" w:hint="default"/>
      </w:rPr>
    </w:lvl>
    <w:lvl w:ilvl="3" w:tplc="E8E4FDE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HelveticaNeueLT Pro 45 Lt" w:hAnsi="HelveticaNeueLT Pro 45 Lt" w:hint="default"/>
      </w:rPr>
    </w:lvl>
    <w:lvl w:ilvl="4" w:tplc="38FEB50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HelveticaNeueLT Pro 45 Lt" w:hAnsi="HelveticaNeueLT Pro 45 Lt" w:hint="default"/>
      </w:rPr>
    </w:lvl>
    <w:lvl w:ilvl="5" w:tplc="9548738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HelveticaNeueLT Pro 45 Lt" w:hAnsi="HelveticaNeueLT Pro 45 Lt" w:hint="default"/>
      </w:rPr>
    </w:lvl>
    <w:lvl w:ilvl="6" w:tplc="5E46334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HelveticaNeueLT Pro 45 Lt" w:hAnsi="HelveticaNeueLT Pro 45 Lt" w:hint="default"/>
      </w:rPr>
    </w:lvl>
    <w:lvl w:ilvl="7" w:tplc="A04624A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HelveticaNeueLT Pro 45 Lt" w:hAnsi="HelveticaNeueLT Pro 45 Lt" w:hint="default"/>
      </w:rPr>
    </w:lvl>
    <w:lvl w:ilvl="8" w:tplc="60005BA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HelveticaNeueLT Pro 45 Lt" w:hAnsi="HelveticaNeueLT Pro 45 Lt" w:hint="default"/>
      </w:rPr>
    </w:lvl>
  </w:abstractNum>
  <w:abstractNum w:abstractNumId="35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6" w15:restartNumberingAfterBreak="0">
    <w:nsid w:val="79492BD6"/>
    <w:multiLevelType w:val="hybridMultilevel"/>
    <w:tmpl w:val="84949340"/>
    <w:lvl w:ilvl="0" w:tplc="2BB8788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7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8" w15:restartNumberingAfterBreak="0">
    <w:nsid w:val="7F99637A"/>
    <w:multiLevelType w:val="multilevel"/>
    <w:tmpl w:val="F84E7C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6"/>
  </w:num>
  <w:num w:numId="2" w16cid:durableId="1118648377">
    <w:abstractNumId w:val="37"/>
  </w:num>
  <w:num w:numId="3" w16cid:durableId="733433732">
    <w:abstractNumId w:val="17"/>
  </w:num>
  <w:num w:numId="4" w16cid:durableId="99183514">
    <w:abstractNumId w:val="15"/>
  </w:num>
  <w:num w:numId="5" w16cid:durableId="1603878845">
    <w:abstractNumId w:val="3"/>
  </w:num>
  <w:num w:numId="6" w16cid:durableId="1531187702">
    <w:abstractNumId w:val="35"/>
  </w:num>
  <w:num w:numId="7" w16cid:durableId="583950909">
    <w:abstractNumId w:val="39"/>
  </w:num>
  <w:num w:numId="8" w16cid:durableId="1858275045">
    <w:abstractNumId w:val="21"/>
  </w:num>
  <w:num w:numId="9" w16cid:durableId="1541164796">
    <w:abstractNumId w:val="18"/>
  </w:num>
  <w:num w:numId="10" w16cid:durableId="195627461">
    <w:abstractNumId w:val="13"/>
  </w:num>
  <w:num w:numId="11" w16cid:durableId="1150945229">
    <w:abstractNumId w:val="30"/>
  </w:num>
  <w:num w:numId="12" w16cid:durableId="664011702">
    <w:abstractNumId w:val="24"/>
  </w:num>
  <w:num w:numId="13" w16cid:durableId="542786459">
    <w:abstractNumId w:val="1"/>
  </w:num>
  <w:num w:numId="14" w16cid:durableId="1788158413">
    <w:abstractNumId w:val="11"/>
  </w:num>
  <w:num w:numId="15" w16cid:durableId="1060442625">
    <w:abstractNumId w:val="33"/>
  </w:num>
  <w:num w:numId="16" w16cid:durableId="768892580">
    <w:abstractNumId w:val="14"/>
  </w:num>
  <w:num w:numId="17" w16cid:durableId="1205213906">
    <w:abstractNumId w:val="23"/>
  </w:num>
  <w:num w:numId="18" w16cid:durableId="540626878">
    <w:abstractNumId w:val="5"/>
  </w:num>
  <w:num w:numId="19" w16cid:durableId="1833832350">
    <w:abstractNumId w:val="25"/>
  </w:num>
  <w:num w:numId="20" w16cid:durableId="779449799">
    <w:abstractNumId w:val="7"/>
  </w:num>
  <w:num w:numId="21" w16cid:durableId="207380595">
    <w:abstractNumId w:val="12"/>
    <w:lvlOverride w:ilvl="0">
      <w:startOverride w:val="1"/>
    </w:lvlOverride>
  </w:num>
  <w:num w:numId="22" w16cid:durableId="1913808280">
    <w:abstractNumId w:val="19"/>
  </w:num>
  <w:num w:numId="23" w16cid:durableId="1750158040">
    <w:abstractNumId w:val="38"/>
  </w:num>
  <w:num w:numId="24" w16cid:durableId="438255869">
    <w:abstractNumId w:val="27"/>
  </w:num>
  <w:num w:numId="25" w16cid:durableId="429619086">
    <w:abstractNumId w:val="22"/>
  </w:num>
  <w:num w:numId="26" w16cid:durableId="2053917091">
    <w:abstractNumId w:val="8"/>
  </w:num>
  <w:num w:numId="27" w16cid:durableId="994643143">
    <w:abstractNumId w:val="10"/>
  </w:num>
  <w:num w:numId="28" w16cid:durableId="1906603661">
    <w:abstractNumId w:val="36"/>
  </w:num>
  <w:num w:numId="29" w16cid:durableId="1250000856">
    <w:abstractNumId w:val="28"/>
  </w:num>
  <w:num w:numId="30" w16cid:durableId="1497578042">
    <w:abstractNumId w:val="4"/>
  </w:num>
  <w:num w:numId="31" w16cid:durableId="1947880411">
    <w:abstractNumId w:val="0"/>
  </w:num>
  <w:num w:numId="32" w16cid:durableId="1582567983">
    <w:abstractNumId w:val="32"/>
  </w:num>
  <w:num w:numId="33" w16cid:durableId="1628663199">
    <w:abstractNumId w:val="29"/>
  </w:num>
  <w:num w:numId="34" w16cid:durableId="353698237">
    <w:abstractNumId w:val="20"/>
  </w:num>
  <w:num w:numId="35" w16cid:durableId="1499269643">
    <w:abstractNumId w:val="34"/>
  </w:num>
  <w:num w:numId="36" w16cid:durableId="11526036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6365375">
    <w:abstractNumId w:val="2"/>
  </w:num>
  <w:num w:numId="38" w16cid:durableId="287204700">
    <w:abstractNumId w:val="26"/>
  </w:num>
  <w:num w:numId="39" w16cid:durableId="1711346443">
    <w:abstractNumId w:val="6"/>
  </w:num>
  <w:num w:numId="40" w16cid:durableId="2033677110">
    <w:abstractNumId w:val="9"/>
  </w:num>
  <w:num w:numId="41" w16cid:durableId="694504784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6C9"/>
    <w:rsid w:val="0000290C"/>
    <w:rsid w:val="00002FAE"/>
    <w:rsid w:val="000031CF"/>
    <w:rsid w:val="00003263"/>
    <w:rsid w:val="0000332B"/>
    <w:rsid w:val="000034A9"/>
    <w:rsid w:val="00003A6A"/>
    <w:rsid w:val="00003B6C"/>
    <w:rsid w:val="00003F83"/>
    <w:rsid w:val="000042D7"/>
    <w:rsid w:val="0000476B"/>
    <w:rsid w:val="00006521"/>
    <w:rsid w:val="0000663F"/>
    <w:rsid w:val="000066F3"/>
    <w:rsid w:val="00006965"/>
    <w:rsid w:val="00006B66"/>
    <w:rsid w:val="00006E5C"/>
    <w:rsid w:val="0000728E"/>
    <w:rsid w:val="00007474"/>
    <w:rsid w:val="000074DE"/>
    <w:rsid w:val="000074FC"/>
    <w:rsid w:val="00007BE7"/>
    <w:rsid w:val="00007E80"/>
    <w:rsid w:val="00010248"/>
    <w:rsid w:val="000103CF"/>
    <w:rsid w:val="000110C6"/>
    <w:rsid w:val="000113B8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88"/>
    <w:rsid w:val="0001404E"/>
    <w:rsid w:val="000145E8"/>
    <w:rsid w:val="00014830"/>
    <w:rsid w:val="000150F8"/>
    <w:rsid w:val="000151CD"/>
    <w:rsid w:val="0001539E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45B"/>
    <w:rsid w:val="000216FF"/>
    <w:rsid w:val="00021B5A"/>
    <w:rsid w:val="00021CD5"/>
    <w:rsid w:val="00022804"/>
    <w:rsid w:val="00022892"/>
    <w:rsid w:val="00022895"/>
    <w:rsid w:val="0002312A"/>
    <w:rsid w:val="000231AF"/>
    <w:rsid w:val="00023210"/>
    <w:rsid w:val="00023D2E"/>
    <w:rsid w:val="00023DD5"/>
    <w:rsid w:val="000248DE"/>
    <w:rsid w:val="000252E6"/>
    <w:rsid w:val="00025D0E"/>
    <w:rsid w:val="00026051"/>
    <w:rsid w:val="000261BE"/>
    <w:rsid w:val="0002621F"/>
    <w:rsid w:val="000262C2"/>
    <w:rsid w:val="000263DC"/>
    <w:rsid w:val="00026BED"/>
    <w:rsid w:val="00026E23"/>
    <w:rsid w:val="00026FD6"/>
    <w:rsid w:val="0002779F"/>
    <w:rsid w:val="00027844"/>
    <w:rsid w:val="000278B8"/>
    <w:rsid w:val="0003009C"/>
    <w:rsid w:val="00030347"/>
    <w:rsid w:val="000304E0"/>
    <w:rsid w:val="0003054C"/>
    <w:rsid w:val="00030A15"/>
    <w:rsid w:val="00031A35"/>
    <w:rsid w:val="00031D5A"/>
    <w:rsid w:val="00032083"/>
    <w:rsid w:val="000323AA"/>
    <w:rsid w:val="00032620"/>
    <w:rsid w:val="000328BC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CA"/>
    <w:rsid w:val="00034AFB"/>
    <w:rsid w:val="000351E5"/>
    <w:rsid w:val="00035507"/>
    <w:rsid w:val="00035680"/>
    <w:rsid w:val="0003571B"/>
    <w:rsid w:val="000357B8"/>
    <w:rsid w:val="00035B98"/>
    <w:rsid w:val="00035D8D"/>
    <w:rsid w:val="00035DB0"/>
    <w:rsid w:val="0003617F"/>
    <w:rsid w:val="00036EC6"/>
    <w:rsid w:val="000375A4"/>
    <w:rsid w:val="00040127"/>
    <w:rsid w:val="000413A1"/>
    <w:rsid w:val="000415A2"/>
    <w:rsid w:val="0004274D"/>
    <w:rsid w:val="00042D6F"/>
    <w:rsid w:val="00042EE3"/>
    <w:rsid w:val="00042FB8"/>
    <w:rsid w:val="00043FA1"/>
    <w:rsid w:val="00044216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65A"/>
    <w:rsid w:val="0004675F"/>
    <w:rsid w:val="00047066"/>
    <w:rsid w:val="0004774F"/>
    <w:rsid w:val="00047771"/>
    <w:rsid w:val="00047D60"/>
    <w:rsid w:val="00050583"/>
    <w:rsid w:val="00050DCB"/>
    <w:rsid w:val="0005106D"/>
    <w:rsid w:val="000515C7"/>
    <w:rsid w:val="00051A9A"/>
    <w:rsid w:val="00051AFC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5C59"/>
    <w:rsid w:val="00056115"/>
    <w:rsid w:val="000564B1"/>
    <w:rsid w:val="000565B4"/>
    <w:rsid w:val="00056B97"/>
    <w:rsid w:val="000570D1"/>
    <w:rsid w:val="000571D3"/>
    <w:rsid w:val="000601AA"/>
    <w:rsid w:val="000601C1"/>
    <w:rsid w:val="000603C7"/>
    <w:rsid w:val="000603CB"/>
    <w:rsid w:val="0006138D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D6"/>
    <w:rsid w:val="00063B8A"/>
    <w:rsid w:val="00063E72"/>
    <w:rsid w:val="000643A8"/>
    <w:rsid w:val="0006455E"/>
    <w:rsid w:val="00064F29"/>
    <w:rsid w:val="000651E8"/>
    <w:rsid w:val="0006597E"/>
    <w:rsid w:val="00065A6F"/>
    <w:rsid w:val="00065AED"/>
    <w:rsid w:val="000662C6"/>
    <w:rsid w:val="000666C5"/>
    <w:rsid w:val="0006670B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64D"/>
    <w:rsid w:val="00072BBA"/>
    <w:rsid w:val="00072D90"/>
    <w:rsid w:val="00074B93"/>
    <w:rsid w:val="00074F20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B6B"/>
    <w:rsid w:val="00080C0A"/>
    <w:rsid w:val="00080DE0"/>
    <w:rsid w:val="00081548"/>
    <w:rsid w:val="000816DA"/>
    <w:rsid w:val="00081762"/>
    <w:rsid w:val="000821A1"/>
    <w:rsid w:val="000825E5"/>
    <w:rsid w:val="00082630"/>
    <w:rsid w:val="00082E74"/>
    <w:rsid w:val="0008330E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A6C"/>
    <w:rsid w:val="00085C12"/>
    <w:rsid w:val="00085D38"/>
    <w:rsid w:val="00085F02"/>
    <w:rsid w:val="00086ADB"/>
    <w:rsid w:val="00086B41"/>
    <w:rsid w:val="00086DBC"/>
    <w:rsid w:val="00087577"/>
    <w:rsid w:val="0008758B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645"/>
    <w:rsid w:val="0009395B"/>
    <w:rsid w:val="0009397E"/>
    <w:rsid w:val="00093A40"/>
    <w:rsid w:val="00093ABB"/>
    <w:rsid w:val="00093DAB"/>
    <w:rsid w:val="00094288"/>
    <w:rsid w:val="00094641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1523"/>
    <w:rsid w:val="000A17F4"/>
    <w:rsid w:val="000A1A8E"/>
    <w:rsid w:val="000A1DAC"/>
    <w:rsid w:val="000A1E5F"/>
    <w:rsid w:val="000A1F90"/>
    <w:rsid w:val="000A2142"/>
    <w:rsid w:val="000A2226"/>
    <w:rsid w:val="000A279A"/>
    <w:rsid w:val="000A2A9B"/>
    <w:rsid w:val="000A2C11"/>
    <w:rsid w:val="000A2F80"/>
    <w:rsid w:val="000A4494"/>
    <w:rsid w:val="000A4592"/>
    <w:rsid w:val="000A4D22"/>
    <w:rsid w:val="000A4F44"/>
    <w:rsid w:val="000A4F80"/>
    <w:rsid w:val="000A5866"/>
    <w:rsid w:val="000A5921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92F"/>
    <w:rsid w:val="000B2FBD"/>
    <w:rsid w:val="000B3359"/>
    <w:rsid w:val="000B3B84"/>
    <w:rsid w:val="000B3DC3"/>
    <w:rsid w:val="000B3F91"/>
    <w:rsid w:val="000B47E2"/>
    <w:rsid w:val="000B4A89"/>
    <w:rsid w:val="000B4AC0"/>
    <w:rsid w:val="000B4DA5"/>
    <w:rsid w:val="000B4F52"/>
    <w:rsid w:val="000B517D"/>
    <w:rsid w:val="000B55AA"/>
    <w:rsid w:val="000B56F5"/>
    <w:rsid w:val="000B5807"/>
    <w:rsid w:val="000B6338"/>
    <w:rsid w:val="000B64C5"/>
    <w:rsid w:val="000B6E2B"/>
    <w:rsid w:val="000B7798"/>
    <w:rsid w:val="000B786A"/>
    <w:rsid w:val="000B792E"/>
    <w:rsid w:val="000C00F8"/>
    <w:rsid w:val="000C080B"/>
    <w:rsid w:val="000C0F14"/>
    <w:rsid w:val="000C1224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5A8F"/>
    <w:rsid w:val="000C5DB3"/>
    <w:rsid w:val="000C5E79"/>
    <w:rsid w:val="000C6A67"/>
    <w:rsid w:val="000C72B3"/>
    <w:rsid w:val="000C747E"/>
    <w:rsid w:val="000D0E13"/>
    <w:rsid w:val="000D1793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1B"/>
    <w:rsid w:val="000D7155"/>
    <w:rsid w:val="000D7467"/>
    <w:rsid w:val="000D751D"/>
    <w:rsid w:val="000D7EDC"/>
    <w:rsid w:val="000E012A"/>
    <w:rsid w:val="000E08B3"/>
    <w:rsid w:val="000E0995"/>
    <w:rsid w:val="000E0CB7"/>
    <w:rsid w:val="000E0E63"/>
    <w:rsid w:val="000E155A"/>
    <w:rsid w:val="000E1871"/>
    <w:rsid w:val="000E19E5"/>
    <w:rsid w:val="000E1FB2"/>
    <w:rsid w:val="000E2289"/>
    <w:rsid w:val="000E2491"/>
    <w:rsid w:val="000E2EA7"/>
    <w:rsid w:val="000E3856"/>
    <w:rsid w:val="000E3E10"/>
    <w:rsid w:val="000E489B"/>
    <w:rsid w:val="000E491C"/>
    <w:rsid w:val="000E4930"/>
    <w:rsid w:val="000E4C5E"/>
    <w:rsid w:val="000E5192"/>
    <w:rsid w:val="000E585F"/>
    <w:rsid w:val="000E5DB3"/>
    <w:rsid w:val="000E6609"/>
    <w:rsid w:val="000E691D"/>
    <w:rsid w:val="000E6EDA"/>
    <w:rsid w:val="000E7462"/>
    <w:rsid w:val="000E7650"/>
    <w:rsid w:val="000E790D"/>
    <w:rsid w:val="000E7C92"/>
    <w:rsid w:val="000E7DA2"/>
    <w:rsid w:val="000E7E5F"/>
    <w:rsid w:val="000F01BE"/>
    <w:rsid w:val="000F0218"/>
    <w:rsid w:val="000F0451"/>
    <w:rsid w:val="000F04D9"/>
    <w:rsid w:val="000F0526"/>
    <w:rsid w:val="000F1153"/>
    <w:rsid w:val="000F14D6"/>
    <w:rsid w:val="000F1FD1"/>
    <w:rsid w:val="000F2065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F2A"/>
    <w:rsid w:val="000F6196"/>
    <w:rsid w:val="000F65D6"/>
    <w:rsid w:val="000F66C4"/>
    <w:rsid w:val="000F6A61"/>
    <w:rsid w:val="000F6CA3"/>
    <w:rsid w:val="000F73D4"/>
    <w:rsid w:val="000F77A0"/>
    <w:rsid w:val="000F7C5F"/>
    <w:rsid w:val="000F7FEC"/>
    <w:rsid w:val="001000C0"/>
    <w:rsid w:val="00100BDB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F25"/>
    <w:rsid w:val="001042EA"/>
    <w:rsid w:val="00104559"/>
    <w:rsid w:val="00104CB7"/>
    <w:rsid w:val="00104CBF"/>
    <w:rsid w:val="00104E33"/>
    <w:rsid w:val="001053C1"/>
    <w:rsid w:val="00105BCE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4A2"/>
    <w:rsid w:val="001157E2"/>
    <w:rsid w:val="00115CA7"/>
    <w:rsid w:val="00115ED3"/>
    <w:rsid w:val="0011620B"/>
    <w:rsid w:val="00116587"/>
    <w:rsid w:val="00116997"/>
    <w:rsid w:val="00116D8E"/>
    <w:rsid w:val="001172D4"/>
    <w:rsid w:val="00117868"/>
    <w:rsid w:val="00117889"/>
    <w:rsid w:val="00117E3A"/>
    <w:rsid w:val="001204A7"/>
    <w:rsid w:val="001209AE"/>
    <w:rsid w:val="00120B60"/>
    <w:rsid w:val="00120BC9"/>
    <w:rsid w:val="001215A2"/>
    <w:rsid w:val="00121914"/>
    <w:rsid w:val="00121B7A"/>
    <w:rsid w:val="00121C3A"/>
    <w:rsid w:val="001223EF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64F0"/>
    <w:rsid w:val="001270DA"/>
    <w:rsid w:val="00127476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0EC"/>
    <w:rsid w:val="00132DE7"/>
    <w:rsid w:val="00132F7E"/>
    <w:rsid w:val="00133786"/>
    <w:rsid w:val="00133883"/>
    <w:rsid w:val="00133D88"/>
    <w:rsid w:val="0013400C"/>
    <w:rsid w:val="00134460"/>
    <w:rsid w:val="0013454D"/>
    <w:rsid w:val="0013462E"/>
    <w:rsid w:val="00134932"/>
    <w:rsid w:val="001349C5"/>
    <w:rsid w:val="001353D8"/>
    <w:rsid w:val="00135D06"/>
    <w:rsid w:val="00135E57"/>
    <w:rsid w:val="00135F56"/>
    <w:rsid w:val="0013609E"/>
    <w:rsid w:val="001360B9"/>
    <w:rsid w:val="0013627F"/>
    <w:rsid w:val="00136329"/>
    <w:rsid w:val="00136998"/>
    <w:rsid w:val="00136BE0"/>
    <w:rsid w:val="00136E3E"/>
    <w:rsid w:val="00137754"/>
    <w:rsid w:val="00137A9B"/>
    <w:rsid w:val="00137C2D"/>
    <w:rsid w:val="0014033A"/>
    <w:rsid w:val="0014053C"/>
    <w:rsid w:val="001415B1"/>
    <w:rsid w:val="00141C30"/>
    <w:rsid w:val="00142493"/>
    <w:rsid w:val="0014255A"/>
    <w:rsid w:val="00142978"/>
    <w:rsid w:val="00142C95"/>
    <w:rsid w:val="0014300B"/>
    <w:rsid w:val="001434D1"/>
    <w:rsid w:val="0014370B"/>
    <w:rsid w:val="0014377B"/>
    <w:rsid w:val="00143A43"/>
    <w:rsid w:val="00143C4C"/>
    <w:rsid w:val="001442FF"/>
    <w:rsid w:val="0014434E"/>
    <w:rsid w:val="00144450"/>
    <w:rsid w:val="0014457C"/>
    <w:rsid w:val="00144594"/>
    <w:rsid w:val="001446FE"/>
    <w:rsid w:val="00144D6A"/>
    <w:rsid w:val="00145166"/>
    <w:rsid w:val="00145698"/>
    <w:rsid w:val="00145CBD"/>
    <w:rsid w:val="00145EE6"/>
    <w:rsid w:val="00146677"/>
    <w:rsid w:val="001467D7"/>
    <w:rsid w:val="0014763F"/>
    <w:rsid w:val="001479A7"/>
    <w:rsid w:val="00147BFA"/>
    <w:rsid w:val="001502B3"/>
    <w:rsid w:val="00150325"/>
    <w:rsid w:val="00150626"/>
    <w:rsid w:val="00150B98"/>
    <w:rsid w:val="001518C9"/>
    <w:rsid w:val="00151CAD"/>
    <w:rsid w:val="0015236F"/>
    <w:rsid w:val="00153D3C"/>
    <w:rsid w:val="001544BE"/>
    <w:rsid w:val="00154CE5"/>
    <w:rsid w:val="00155323"/>
    <w:rsid w:val="00155594"/>
    <w:rsid w:val="001564FB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C34"/>
    <w:rsid w:val="00164FDA"/>
    <w:rsid w:val="00165088"/>
    <w:rsid w:val="00165233"/>
    <w:rsid w:val="00165511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F1D"/>
    <w:rsid w:val="0017221E"/>
    <w:rsid w:val="00172928"/>
    <w:rsid w:val="00173074"/>
    <w:rsid w:val="001732F9"/>
    <w:rsid w:val="00173643"/>
    <w:rsid w:val="00173D97"/>
    <w:rsid w:val="00173E91"/>
    <w:rsid w:val="00174203"/>
    <w:rsid w:val="00174274"/>
    <w:rsid w:val="001748EF"/>
    <w:rsid w:val="00175273"/>
    <w:rsid w:val="0017561A"/>
    <w:rsid w:val="00175FA6"/>
    <w:rsid w:val="00176336"/>
    <w:rsid w:val="00176991"/>
    <w:rsid w:val="00176E7E"/>
    <w:rsid w:val="00177206"/>
    <w:rsid w:val="00177BC5"/>
    <w:rsid w:val="00177C6F"/>
    <w:rsid w:val="001804A0"/>
    <w:rsid w:val="001807CA"/>
    <w:rsid w:val="001809B8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3F8F"/>
    <w:rsid w:val="00184D4D"/>
    <w:rsid w:val="00184F9D"/>
    <w:rsid w:val="00185800"/>
    <w:rsid w:val="00185896"/>
    <w:rsid w:val="00186142"/>
    <w:rsid w:val="0018658C"/>
    <w:rsid w:val="001866BB"/>
    <w:rsid w:val="00186824"/>
    <w:rsid w:val="00186FA2"/>
    <w:rsid w:val="0018789E"/>
    <w:rsid w:val="00187D9C"/>
    <w:rsid w:val="001902AF"/>
    <w:rsid w:val="001904D0"/>
    <w:rsid w:val="001910A5"/>
    <w:rsid w:val="001917D2"/>
    <w:rsid w:val="00191961"/>
    <w:rsid w:val="00191AF4"/>
    <w:rsid w:val="00191B68"/>
    <w:rsid w:val="00191D50"/>
    <w:rsid w:val="00191D81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968"/>
    <w:rsid w:val="00193EE9"/>
    <w:rsid w:val="00194CFD"/>
    <w:rsid w:val="00194F29"/>
    <w:rsid w:val="00195E6D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990"/>
    <w:rsid w:val="001A19D4"/>
    <w:rsid w:val="001A2514"/>
    <w:rsid w:val="001A258D"/>
    <w:rsid w:val="001A25A8"/>
    <w:rsid w:val="001A28D2"/>
    <w:rsid w:val="001A2C73"/>
    <w:rsid w:val="001A2E8D"/>
    <w:rsid w:val="001A3440"/>
    <w:rsid w:val="001A346B"/>
    <w:rsid w:val="001A3AA6"/>
    <w:rsid w:val="001A3F25"/>
    <w:rsid w:val="001A3FAB"/>
    <w:rsid w:val="001A4030"/>
    <w:rsid w:val="001A4585"/>
    <w:rsid w:val="001A4694"/>
    <w:rsid w:val="001A4CC5"/>
    <w:rsid w:val="001A4D97"/>
    <w:rsid w:val="001A5139"/>
    <w:rsid w:val="001A515C"/>
    <w:rsid w:val="001A517F"/>
    <w:rsid w:val="001A5284"/>
    <w:rsid w:val="001A55D3"/>
    <w:rsid w:val="001A56C6"/>
    <w:rsid w:val="001A59D6"/>
    <w:rsid w:val="001A606D"/>
    <w:rsid w:val="001A6578"/>
    <w:rsid w:val="001A69AC"/>
    <w:rsid w:val="001A6AED"/>
    <w:rsid w:val="001A6AF9"/>
    <w:rsid w:val="001A71C0"/>
    <w:rsid w:val="001A75F7"/>
    <w:rsid w:val="001A7CF8"/>
    <w:rsid w:val="001A7E0E"/>
    <w:rsid w:val="001B01F1"/>
    <w:rsid w:val="001B03DB"/>
    <w:rsid w:val="001B09E5"/>
    <w:rsid w:val="001B0B9B"/>
    <w:rsid w:val="001B0C5E"/>
    <w:rsid w:val="001B1167"/>
    <w:rsid w:val="001B1880"/>
    <w:rsid w:val="001B2145"/>
    <w:rsid w:val="001B23E7"/>
    <w:rsid w:val="001B25D4"/>
    <w:rsid w:val="001B32E9"/>
    <w:rsid w:val="001B3303"/>
    <w:rsid w:val="001B34C2"/>
    <w:rsid w:val="001B37B3"/>
    <w:rsid w:val="001B3969"/>
    <w:rsid w:val="001B44B6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73B3"/>
    <w:rsid w:val="001B7A9C"/>
    <w:rsid w:val="001B7AEE"/>
    <w:rsid w:val="001C02B8"/>
    <w:rsid w:val="001C0929"/>
    <w:rsid w:val="001C09F8"/>
    <w:rsid w:val="001C0B4F"/>
    <w:rsid w:val="001C16B4"/>
    <w:rsid w:val="001C16F6"/>
    <w:rsid w:val="001C1AED"/>
    <w:rsid w:val="001C228B"/>
    <w:rsid w:val="001C2789"/>
    <w:rsid w:val="001C2ABE"/>
    <w:rsid w:val="001C2F66"/>
    <w:rsid w:val="001C426B"/>
    <w:rsid w:val="001C48CA"/>
    <w:rsid w:val="001C4A60"/>
    <w:rsid w:val="001C4A69"/>
    <w:rsid w:val="001C4A98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5BB0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0B24"/>
    <w:rsid w:val="001E1304"/>
    <w:rsid w:val="001E196E"/>
    <w:rsid w:val="001E22ED"/>
    <w:rsid w:val="001E2845"/>
    <w:rsid w:val="001E3005"/>
    <w:rsid w:val="001E30CE"/>
    <w:rsid w:val="001E31D8"/>
    <w:rsid w:val="001E3403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BB5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5F"/>
    <w:rsid w:val="001F5797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033"/>
    <w:rsid w:val="0020489E"/>
    <w:rsid w:val="00204A73"/>
    <w:rsid w:val="002050F8"/>
    <w:rsid w:val="002053E5"/>
    <w:rsid w:val="00205406"/>
    <w:rsid w:val="0020566C"/>
    <w:rsid w:val="00205864"/>
    <w:rsid w:val="00206D83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262"/>
    <w:rsid w:val="00211716"/>
    <w:rsid w:val="00211891"/>
    <w:rsid w:val="002119FA"/>
    <w:rsid w:val="00211B91"/>
    <w:rsid w:val="00212840"/>
    <w:rsid w:val="00212CAB"/>
    <w:rsid w:val="00212CE4"/>
    <w:rsid w:val="00213118"/>
    <w:rsid w:val="002136F8"/>
    <w:rsid w:val="00213787"/>
    <w:rsid w:val="00213D1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59D"/>
    <w:rsid w:val="00222763"/>
    <w:rsid w:val="00223076"/>
    <w:rsid w:val="002230A1"/>
    <w:rsid w:val="002231DA"/>
    <w:rsid w:val="00223535"/>
    <w:rsid w:val="00223A85"/>
    <w:rsid w:val="00224501"/>
    <w:rsid w:val="00224609"/>
    <w:rsid w:val="0022467B"/>
    <w:rsid w:val="002247A4"/>
    <w:rsid w:val="002247CC"/>
    <w:rsid w:val="0022481E"/>
    <w:rsid w:val="00224987"/>
    <w:rsid w:val="002249EB"/>
    <w:rsid w:val="00225467"/>
    <w:rsid w:val="002255A5"/>
    <w:rsid w:val="00225A52"/>
    <w:rsid w:val="0022639D"/>
    <w:rsid w:val="002266C7"/>
    <w:rsid w:val="00226A29"/>
    <w:rsid w:val="00226BCD"/>
    <w:rsid w:val="00226E1D"/>
    <w:rsid w:val="002270B5"/>
    <w:rsid w:val="00230697"/>
    <w:rsid w:val="00230755"/>
    <w:rsid w:val="00230AC9"/>
    <w:rsid w:val="00230D8C"/>
    <w:rsid w:val="002317F5"/>
    <w:rsid w:val="0023237D"/>
    <w:rsid w:val="0023301D"/>
    <w:rsid w:val="00233208"/>
    <w:rsid w:val="002332BD"/>
    <w:rsid w:val="0023355B"/>
    <w:rsid w:val="002336F9"/>
    <w:rsid w:val="00233BB5"/>
    <w:rsid w:val="00233BC2"/>
    <w:rsid w:val="00233FD3"/>
    <w:rsid w:val="00234482"/>
    <w:rsid w:val="0023448C"/>
    <w:rsid w:val="00234634"/>
    <w:rsid w:val="00234BA7"/>
    <w:rsid w:val="00234C9D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403F6"/>
    <w:rsid w:val="002418E9"/>
    <w:rsid w:val="00241C3E"/>
    <w:rsid w:val="00242535"/>
    <w:rsid w:val="002429A7"/>
    <w:rsid w:val="00242E06"/>
    <w:rsid w:val="002436F9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FF9"/>
    <w:rsid w:val="00254B54"/>
    <w:rsid w:val="0025518F"/>
    <w:rsid w:val="00255975"/>
    <w:rsid w:val="002559D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C5E"/>
    <w:rsid w:val="00262D92"/>
    <w:rsid w:val="002635D8"/>
    <w:rsid w:val="002636F9"/>
    <w:rsid w:val="00263A60"/>
    <w:rsid w:val="00263ED2"/>
    <w:rsid w:val="002643AC"/>
    <w:rsid w:val="002645EF"/>
    <w:rsid w:val="00264AA6"/>
    <w:rsid w:val="00264BC9"/>
    <w:rsid w:val="00265A88"/>
    <w:rsid w:val="00266223"/>
    <w:rsid w:val="002679B0"/>
    <w:rsid w:val="00267D15"/>
    <w:rsid w:val="00267E6A"/>
    <w:rsid w:val="00270A9A"/>
    <w:rsid w:val="00270B72"/>
    <w:rsid w:val="00270FC1"/>
    <w:rsid w:val="00271836"/>
    <w:rsid w:val="00271F65"/>
    <w:rsid w:val="002726D3"/>
    <w:rsid w:val="002728B4"/>
    <w:rsid w:val="00273314"/>
    <w:rsid w:val="00273388"/>
    <w:rsid w:val="00273B16"/>
    <w:rsid w:val="00274111"/>
    <w:rsid w:val="00274195"/>
    <w:rsid w:val="0027419C"/>
    <w:rsid w:val="00274D1B"/>
    <w:rsid w:val="00274DF5"/>
    <w:rsid w:val="00275EA3"/>
    <w:rsid w:val="002760D4"/>
    <w:rsid w:val="0027637E"/>
    <w:rsid w:val="0027645F"/>
    <w:rsid w:val="0027686E"/>
    <w:rsid w:val="00276938"/>
    <w:rsid w:val="00277A10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FA0"/>
    <w:rsid w:val="00282135"/>
    <w:rsid w:val="002826E5"/>
    <w:rsid w:val="00282C9C"/>
    <w:rsid w:val="00282D25"/>
    <w:rsid w:val="00282E54"/>
    <w:rsid w:val="00284062"/>
    <w:rsid w:val="00284965"/>
    <w:rsid w:val="002852F5"/>
    <w:rsid w:val="002860F1"/>
    <w:rsid w:val="0028725E"/>
    <w:rsid w:val="0028771E"/>
    <w:rsid w:val="00287934"/>
    <w:rsid w:val="00290425"/>
    <w:rsid w:val="002904DF"/>
    <w:rsid w:val="00290688"/>
    <w:rsid w:val="0029079E"/>
    <w:rsid w:val="00290B13"/>
    <w:rsid w:val="00291075"/>
    <w:rsid w:val="00291170"/>
    <w:rsid w:val="002912BF"/>
    <w:rsid w:val="002914C6"/>
    <w:rsid w:val="00291743"/>
    <w:rsid w:val="0029242A"/>
    <w:rsid w:val="002928C7"/>
    <w:rsid w:val="00292CA9"/>
    <w:rsid w:val="00292E63"/>
    <w:rsid w:val="00293199"/>
    <w:rsid w:val="00293425"/>
    <w:rsid w:val="00293C97"/>
    <w:rsid w:val="00293FF2"/>
    <w:rsid w:val="00294A39"/>
    <w:rsid w:val="00294ABC"/>
    <w:rsid w:val="00294E96"/>
    <w:rsid w:val="00295230"/>
    <w:rsid w:val="0029553F"/>
    <w:rsid w:val="00295B97"/>
    <w:rsid w:val="00295DC8"/>
    <w:rsid w:val="00295F7A"/>
    <w:rsid w:val="0029605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A79"/>
    <w:rsid w:val="002A0CE9"/>
    <w:rsid w:val="002A0D6C"/>
    <w:rsid w:val="002A0EC9"/>
    <w:rsid w:val="002A16AF"/>
    <w:rsid w:val="002A1A31"/>
    <w:rsid w:val="002A1F0C"/>
    <w:rsid w:val="002A2427"/>
    <w:rsid w:val="002A280C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2E8"/>
    <w:rsid w:val="002A7567"/>
    <w:rsid w:val="002A7F20"/>
    <w:rsid w:val="002B031C"/>
    <w:rsid w:val="002B087C"/>
    <w:rsid w:val="002B0C67"/>
    <w:rsid w:val="002B0F27"/>
    <w:rsid w:val="002B0F72"/>
    <w:rsid w:val="002B0FEC"/>
    <w:rsid w:val="002B106C"/>
    <w:rsid w:val="002B12C8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5AB"/>
    <w:rsid w:val="002B57FB"/>
    <w:rsid w:val="002B5F56"/>
    <w:rsid w:val="002B5FB9"/>
    <w:rsid w:val="002B6197"/>
    <w:rsid w:val="002B6A0E"/>
    <w:rsid w:val="002B7553"/>
    <w:rsid w:val="002B7713"/>
    <w:rsid w:val="002B7748"/>
    <w:rsid w:val="002B77C4"/>
    <w:rsid w:val="002B7E36"/>
    <w:rsid w:val="002B7EB9"/>
    <w:rsid w:val="002B7FA1"/>
    <w:rsid w:val="002C0030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32AF"/>
    <w:rsid w:val="002C4266"/>
    <w:rsid w:val="002C42EF"/>
    <w:rsid w:val="002C4358"/>
    <w:rsid w:val="002C43E8"/>
    <w:rsid w:val="002C48C8"/>
    <w:rsid w:val="002C544D"/>
    <w:rsid w:val="002C55C6"/>
    <w:rsid w:val="002C5A07"/>
    <w:rsid w:val="002C624F"/>
    <w:rsid w:val="002C64C3"/>
    <w:rsid w:val="002C65F5"/>
    <w:rsid w:val="002C65FB"/>
    <w:rsid w:val="002C67EB"/>
    <w:rsid w:val="002C7067"/>
    <w:rsid w:val="002C7367"/>
    <w:rsid w:val="002C74BD"/>
    <w:rsid w:val="002C7A61"/>
    <w:rsid w:val="002D0143"/>
    <w:rsid w:val="002D06F3"/>
    <w:rsid w:val="002D1537"/>
    <w:rsid w:val="002D183C"/>
    <w:rsid w:val="002D1CED"/>
    <w:rsid w:val="002D1D7D"/>
    <w:rsid w:val="002D1E4A"/>
    <w:rsid w:val="002D2A25"/>
    <w:rsid w:val="002D2B04"/>
    <w:rsid w:val="002D2C93"/>
    <w:rsid w:val="002D2F25"/>
    <w:rsid w:val="002D3025"/>
    <w:rsid w:val="002D3511"/>
    <w:rsid w:val="002D37A1"/>
    <w:rsid w:val="002D3A1C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5DAB"/>
    <w:rsid w:val="002D6594"/>
    <w:rsid w:val="002D659E"/>
    <w:rsid w:val="002D65AD"/>
    <w:rsid w:val="002D6AEF"/>
    <w:rsid w:val="002D70D6"/>
    <w:rsid w:val="002D7C4B"/>
    <w:rsid w:val="002D7DA9"/>
    <w:rsid w:val="002E0083"/>
    <w:rsid w:val="002E0482"/>
    <w:rsid w:val="002E0D32"/>
    <w:rsid w:val="002E1383"/>
    <w:rsid w:val="002E141B"/>
    <w:rsid w:val="002E178C"/>
    <w:rsid w:val="002E1C23"/>
    <w:rsid w:val="002E21FE"/>
    <w:rsid w:val="002E25CA"/>
    <w:rsid w:val="002E2ADA"/>
    <w:rsid w:val="002E2EDD"/>
    <w:rsid w:val="002E3085"/>
    <w:rsid w:val="002E3F00"/>
    <w:rsid w:val="002E4030"/>
    <w:rsid w:val="002E43AD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1"/>
    <w:rsid w:val="002E5D6D"/>
    <w:rsid w:val="002E5F36"/>
    <w:rsid w:val="002E624F"/>
    <w:rsid w:val="002E648C"/>
    <w:rsid w:val="002E674A"/>
    <w:rsid w:val="002E6B3A"/>
    <w:rsid w:val="002E7292"/>
    <w:rsid w:val="002E771E"/>
    <w:rsid w:val="002E79F5"/>
    <w:rsid w:val="002E7D42"/>
    <w:rsid w:val="002E7D51"/>
    <w:rsid w:val="002F0481"/>
    <w:rsid w:val="002F0E10"/>
    <w:rsid w:val="002F0F1A"/>
    <w:rsid w:val="002F112A"/>
    <w:rsid w:val="002F1538"/>
    <w:rsid w:val="002F156B"/>
    <w:rsid w:val="002F15CE"/>
    <w:rsid w:val="002F16B0"/>
    <w:rsid w:val="002F174F"/>
    <w:rsid w:val="002F18B2"/>
    <w:rsid w:val="002F1B77"/>
    <w:rsid w:val="002F1CA7"/>
    <w:rsid w:val="002F1DA8"/>
    <w:rsid w:val="002F1EA6"/>
    <w:rsid w:val="002F25BF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48C"/>
    <w:rsid w:val="002F65FB"/>
    <w:rsid w:val="002F6BEE"/>
    <w:rsid w:val="002F6BFB"/>
    <w:rsid w:val="002F6CE1"/>
    <w:rsid w:val="002F6E6F"/>
    <w:rsid w:val="003000ED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2952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6F8B"/>
    <w:rsid w:val="00307388"/>
    <w:rsid w:val="00307606"/>
    <w:rsid w:val="00307776"/>
    <w:rsid w:val="00307F0F"/>
    <w:rsid w:val="00310619"/>
    <w:rsid w:val="003107C4"/>
    <w:rsid w:val="003108DE"/>
    <w:rsid w:val="00310EA6"/>
    <w:rsid w:val="00310EFC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B32"/>
    <w:rsid w:val="00313BE8"/>
    <w:rsid w:val="00313CA3"/>
    <w:rsid w:val="00314021"/>
    <w:rsid w:val="00314906"/>
    <w:rsid w:val="00314924"/>
    <w:rsid w:val="00314AA0"/>
    <w:rsid w:val="00314C51"/>
    <w:rsid w:val="00314E90"/>
    <w:rsid w:val="00315E6E"/>
    <w:rsid w:val="00315EFE"/>
    <w:rsid w:val="003160BF"/>
    <w:rsid w:val="0031682E"/>
    <w:rsid w:val="00316ADE"/>
    <w:rsid w:val="00316FE0"/>
    <w:rsid w:val="0031714E"/>
    <w:rsid w:val="00317441"/>
    <w:rsid w:val="0031776F"/>
    <w:rsid w:val="00317B03"/>
    <w:rsid w:val="00320051"/>
    <w:rsid w:val="003207AA"/>
    <w:rsid w:val="003207AC"/>
    <w:rsid w:val="00320EEA"/>
    <w:rsid w:val="0032125A"/>
    <w:rsid w:val="00321310"/>
    <w:rsid w:val="0032133A"/>
    <w:rsid w:val="00321ADA"/>
    <w:rsid w:val="003220F6"/>
    <w:rsid w:val="00322100"/>
    <w:rsid w:val="00322E94"/>
    <w:rsid w:val="003232DD"/>
    <w:rsid w:val="00324217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611E"/>
    <w:rsid w:val="00326365"/>
    <w:rsid w:val="0032649A"/>
    <w:rsid w:val="0032698E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206"/>
    <w:rsid w:val="003313AC"/>
    <w:rsid w:val="00331BF8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743"/>
    <w:rsid w:val="00336C46"/>
    <w:rsid w:val="00337AE4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242C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4FEC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952"/>
    <w:rsid w:val="00350B28"/>
    <w:rsid w:val="003510C5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5DFE"/>
    <w:rsid w:val="003561BA"/>
    <w:rsid w:val="00356426"/>
    <w:rsid w:val="00356A23"/>
    <w:rsid w:val="00356B26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4E5"/>
    <w:rsid w:val="0036055D"/>
    <w:rsid w:val="00361152"/>
    <w:rsid w:val="003611C3"/>
    <w:rsid w:val="00361579"/>
    <w:rsid w:val="00361DD7"/>
    <w:rsid w:val="00363137"/>
    <w:rsid w:val="0036331B"/>
    <w:rsid w:val="003640AE"/>
    <w:rsid w:val="00364998"/>
    <w:rsid w:val="00365061"/>
    <w:rsid w:val="0036543D"/>
    <w:rsid w:val="003655A0"/>
    <w:rsid w:val="00365D72"/>
    <w:rsid w:val="00365FD7"/>
    <w:rsid w:val="0036600E"/>
    <w:rsid w:val="0036602E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157B"/>
    <w:rsid w:val="003815EA"/>
    <w:rsid w:val="003816F8"/>
    <w:rsid w:val="00381A13"/>
    <w:rsid w:val="0038209B"/>
    <w:rsid w:val="00382210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86D8A"/>
    <w:rsid w:val="0039025A"/>
    <w:rsid w:val="00390544"/>
    <w:rsid w:val="00390893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148"/>
    <w:rsid w:val="00394AB3"/>
    <w:rsid w:val="00395DB2"/>
    <w:rsid w:val="003961FB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38E"/>
    <w:rsid w:val="003A770B"/>
    <w:rsid w:val="003A772B"/>
    <w:rsid w:val="003A7CB5"/>
    <w:rsid w:val="003A7E3C"/>
    <w:rsid w:val="003B017E"/>
    <w:rsid w:val="003B01B0"/>
    <w:rsid w:val="003B0285"/>
    <w:rsid w:val="003B0559"/>
    <w:rsid w:val="003B055A"/>
    <w:rsid w:val="003B0AA8"/>
    <w:rsid w:val="003B0D6E"/>
    <w:rsid w:val="003B14DC"/>
    <w:rsid w:val="003B1859"/>
    <w:rsid w:val="003B2101"/>
    <w:rsid w:val="003B2264"/>
    <w:rsid w:val="003B24CA"/>
    <w:rsid w:val="003B28B1"/>
    <w:rsid w:val="003B2B02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5BD"/>
    <w:rsid w:val="003C2968"/>
    <w:rsid w:val="003C2B85"/>
    <w:rsid w:val="003C2C14"/>
    <w:rsid w:val="003C2CC8"/>
    <w:rsid w:val="003C2E0E"/>
    <w:rsid w:val="003C3018"/>
    <w:rsid w:val="003C364A"/>
    <w:rsid w:val="003C37B1"/>
    <w:rsid w:val="003C37B2"/>
    <w:rsid w:val="003C38BF"/>
    <w:rsid w:val="003C397A"/>
    <w:rsid w:val="003C3CCD"/>
    <w:rsid w:val="003C44DE"/>
    <w:rsid w:val="003C4705"/>
    <w:rsid w:val="003C4A74"/>
    <w:rsid w:val="003C4EBB"/>
    <w:rsid w:val="003C590C"/>
    <w:rsid w:val="003C590D"/>
    <w:rsid w:val="003C5E17"/>
    <w:rsid w:val="003C5FE4"/>
    <w:rsid w:val="003C6354"/>
    <w:rsid w:val="003C68CF"/>
    <w:rsid w:val="003C7503"/>
    <w:rsid w:val="003C7546"/>
    <w:rsid w:val="003C78A1"/>
    <w:rsid w:val="003C78E9"/>
    <w:rsid w:val="003C7A34"/>
    <w:rsid w:val="003D0280"/>
    <w:rsid w:val="003D0628"/>
    <w:rsid w:val="003D0CAC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A98"/>
    <w:rsid w:val="003D4B4F"/>
    <w:rsid w:val="003D5A7D"/>
    <w:rsid w:val="003D7336"/>
    <w:rsid w:val="003D774B"/>
    <w:rsid w:val="003D775B"/>
    <w:rsid w:val="003E0201"/>
    <w:rsid w:val="003E0259"/>
    <w:rsid w:val="003E04A2"/>
    <w:rsid w:val="003E0576"/>
    <w:rsid w:val="003E0703"/>
    <w:rsid w:val="003E13CD"/>
    <w:rsid w:val="003E159E"/>
    <w:rsid w:val="003E1997"/>
    <w:rsid w:val="003E1DB8"/>
    <w:rsid w:val="003E1F8E"/>
    <w:rsid w:val="003E20FA"/>
    <w:rsid w:val="003E24BC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6709"/>
    <w:rsid w:val="003E6731"/>
    <w:rsid w:val="003E67A8"/>
    <w:rsid w:val="003E6D7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B81"/>
    <w:rsid w:val="003F4DE9"/>
    <w:rsid w:val="003F509B"/>
    <w:rsid w:val="003F52D5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22F"/>
    <w:rsid w:val="0041775D"/>
    <w:rsid w:val="00417763"/>
    <w:rsid w:val="00417949"/>
    <w:rsid w:val="004179E1"/>
    <w:rsid w:val="00417D5E"/>
    <w:rsid w:val="0042081B"/>
    <w:rsid w:val="00420E5D"/>
    <w:rsid w:val="0042157A"/>
    <w:rsid w:val="00421896"/>
    <w:rsid w:val="0042209F"/>
    <w:rsid w:val="00422199"/>
    <w:rsid w:val="004225F5"/>
    <w:rsid w:val="00422E43"/>
    <w:rsid w:val="00422F3F"/>
    <w:rsid w:val="00423D06"/>
    <w:rsid w:val="00423DB5"/>
    <w:rsid w:val="00423E69"/>
    <w:rsid w:val="004240B3"/>
    <w:rsid w:val="00424F03"/>
    <w:rsid w:val="00424F0E"/>
    <w:rsid w:val="00425277"/>
    <w:rsid w:val="0042549E"/>
    <w:rsid w:val="004255AE"/>
    <w:rsid w:val="00425607"/>
    <w:rsid w:val="00426DB6"/>
    <w:rsid w:val="00426EDD"/>
    <w:rsid w:val="00426FAC"/>
    <w:rsid w:val="00427216"/>
    <w:rsid w:val="00427244"/>
    <w:rsid w:val="00427CD6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127"/>
    <w:rsid w:val="00441367"/>
    <w:rsid w:val="00441506"/>
    <w:rsid w:val="00441519"/>
    <w:rsid w:val="0044156F"/>
    <w:rsid w:val="00441861"/>
    <w:rsid w:val="00441C82"/>
    <w:rsid w:val="00441D5A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953"/>
    <w:rsid w:val="00445B7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799"/>
    <w:rsid w:val="00450C89"/>
    <w:rsid w:val="00450CBF"/>
    <w:rsid w:val="00450E62"/>
    <w:rsid w:val="00450E8B"/>
    <w:rsid w:val="00451102"/>
    <w:rsid w:val="004511A4"/>
    <w:rsid w:val="00451B85"/>
    <w:rsid w:val="00451F06"/>
    <w:rsid w:val="00451F5C"/>
    <w:rsid w:val="0045313A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A5A"/>
    <w:rsid w:val="00454ADC"/>
    <w:rsid w:val="0045514D"/>
    <w:rsid w:val="00455358"/>
    <w:rsid w:val="004553CA"/>
    <w:rsid w:val="00455473"/>
    <w:rsid w:val="004556E5"/>
    <w:rsid w:val="004557B4"/>
    <w:rsid w:val="004557DB"/>
    <w:rsid w:val="00455922"/>
    <w:rsid w:val="00455C32"/>
    <w:rsid w:val="00455DBF"/>
    <w:rsid w:val="00456104"/>
    <w:rsid w:val="00456776"/>
    <w:rsid w:val="004571C1"/>
    <w:rsid w:val="00457570"/>
    <w:rsid w:val="00457B1E"/>
    <w:rsid w:val="004603D3"/>
    <w:rsid w:val="004607E6"/>
    <w:rsid w:val="00460B50"/>
    <w:rsid w:val="0046112F"/>
    <w:rsid w:val="00461C6F"/>
    <w:rsid w:val="00461FCD"/>
    <w:rsid w:val="004622E8"/>
    <w:rsid w:val="004623CF"/>
    <w:rsid w:val="004628E8"/>
    <w:rsid w:val="00462ED5"/>
    <w:rsid w:val="004639D2"/>
    <w:rsid w:val="00464032"/>
    <w:rsid w:val="004640F2"/>
    <w:rsid w:val="004641E0"/>
    <w:rsid w:val="0046446E"/>
    <w:rsid w:val="00464E7B"/>
    <w:rsid w:val="00465032"/>
    <w:rsid w:val="00466BE2"/>
    <w:rsid w:val="00466D87"/>
    <w:rsid w:val="004705A2"/>
    <w:rsid w:val="00470C14"/>
    <w:rsid w:val="0047108C"/>
    <w:rsid w:val="0047135A"/>
    <w:rsid w:val="004716A4"/>
    <w:rsid w:val="004717AC"/>
    <w:rsid w:val="00471ABE"/>
    <w:rsid w:val="00471AC7"/>
    <w:rsid w:val="00472850"/>
    <w:rsid w:val="00473143"/>
    <w:rsid w:val="004738CF"/>
    <w:rsid w:val="004751F6"/>
    <w:rsid w:val="0047530A"/>
    <w:rsid w:val="00475507"/>
    <w:rsid w:val="004757BE"/>
    <w:rsid w:val="004757EF"/>
    <w:rsid w:val="00476C50"/>
    <w:rsid w:val="00477475"/>
    <w:rsid w:val="00477557"/>
    <w:rsid w:val="00477A50"/>
    <w:rsid w:val="00477CE1"/>
    <w:rsid w:val="00477F29"/>
    <w:rsid w:val="004801D5"/>
    <w:rsid w:val="004804A4"/>
    <w:rsid w:val="00480993"/>
    <w:rsid w:val="00480A50"/>
    <w:rsid w:val="00480B4F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812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26A3"/>
    <w:rsid w:val="00492A96"/>
    <w:rsid w:val="004937B0"/>
    <w:rsid w:val="00494652"/>
    <w:rsid w:val="00494D0B"/>
    <w:rsid w:val="00494D7D"/>
    <w:rsid w:val="00494DDF"/>
    <w:rsid w:val="00495686"/>
    <w:rsid w:val="00495D8B"/>
    <w:rsid w:val="00496B29"/>
    <w:rsid w:val="00496B75"/>
    <w:rsid w:val="00496EC0"/>
    <w:rsid w:val="0049725A"/>
    <w:rsid w:val="0049726B"/>
    <w:rsid w:val="00497658"/>
    <w:rsid w:val="00497967"/>
    <w:rsid w:val="00497A44"/>
    <w:rsid w:val="00497A57"/>
    <w:rsid w:val="00497EDF"/>
    <w:rsid w:val="004A00C0"/>
    <w:rsid w:val="004A0941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39C"/>
    <w:rsid w:val="004A668D"/>
    <w:rsid w:val="004A718F"/>
    <w:rsid w:val="004A7193"/>
    <w:rsid w:val="004A73BC"/>
    <w:rsid w:val="004A7747"/>
    <w:rsid w:val="004A7837"/>
    <w:rsid w:val="004A7A3A"/>
    <w:rsid w:val="004A7B44"/>
    <w:rsid w:val="004A7B4F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45B"/>
    <w:rsid w:val="004B45DA"/>
    <w:rsid w:val="004B4982"/>
    <w:rsid w:val="004B4E36"/>
    <w:rsid w:val="004B5253"/>
    <w:rsid w:val="004B54A3"/>
    <w:rsid w:val="004B613D"/>
    <w:rsid w:val="004B64D2"/>
    <w:rsid w:val="004B6640"/>
    <w:rsid w:val="004B72F7"/>
    <w:rsid w:val="004B749A"/>
    <w:rsid w:val="004B7845"/>
    <w:rsid w:val="004B7DC1"/>
    <w:rsid w:val="004C06EB"/>
    <w:rsid w:val="004C0822"/>
    <w:rsid w:val="004C0981"/>
    <w:rsid w:val="004C0F9F"/>
    <w:rsid w:val="004C1553"/>
    <w:rsid w:val="004C1CD5"/>
    <w:rsid w:val="004C1E68"/>
    <w:rsid w:val="004C2686"/>
    <w:rsid w:val="004C2690"/>
    <w:rsid w:val="004C2BB8"/>
    <w:rsid w:val="004C322C"/>
    <w:rsid w:val="004C3AEB"/>
    <w:rsid w:val="004C3DC8"/>
    <w:rsid w:val="004C3ED0"/>
    <w:rsid w:val="004C3F18"/>
    <w:rsid w:val="004C4417"/>
    <w:rsid w:val="004C46B8"/>
    <w:rsid w:val="004C49DF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D74"/>
    <w:rsid w:val="004D13A3"/>
    <w:rsid w:val="004D16F9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0B3A"/>
    <w:rsid w:val="004E0B72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18"/>
    <w:rsid w:val="004E4884"/>
    <w:rsid w:val="004E4A5D"/>
    <w:rsid w:val="004E4A82"/>
    <w:rsid w:val="004E4DAB"/>
    <w:rsid w:val="004E55A7"/>
    <w:rsid w:val="004E5763"/>
    <w:rsid w:val="004E5884"/>
    <w:rsid w:val="004E60E6"/>
    <w:rsid w:val="004E694F"/>
    <w:rsid w:val="004E7236"/>
    <w:rsid w:val="004E7313"/>
    <w:rsid w:val="004E78F1"/>
    <w:rsid w:val="004F030E"/>
    <w:rsid w:val="004F0B18"/>
    <w:rsid w:val="004F0EDD"/>
    <w:rsid w:val="004F1002"/>
    <w:rsid w:val="004F17DF"/>
    <w:rsid w:val="004F180E"/>
    <w:rsid w:val="004F1A28"/>
    <w:rsid w:val="004F1B29"/>
    <w:rsid w:val="004F232D"/>
    <w:rsid w:val="004F23C7"/>
    <w:rsid w:val="004F314A"/>
    <w:rsid w:val="004F3B6D"/>
    <w:rsid w:val="004F425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6790"/>
    <w:rsid w:val="004F71BE"/>
    <w:rsid w:val="004F71E8"/>
    <w:rsid w:val="004F76F4"/>
    <w:rsid w:val="004F7B89"/>
    <w:rsid w:val="004F7CBE"/>
    <w:rsid w:val="0050039F"/>
    <w:rsid w:val="0050046E"/>
    <w:rsid w:val="0050056D"/>
    <w:rsid w:val="005005AB"/>
    <w:rsid w:val="005007EB"/>
    <w:rsid w:val="00501EFC"/>
    <w:rsid w:val="00501F5B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3D"/>
    <w:rsid w:val="00511D24"/>
    <w:rsid w:val="005126B5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987"/>
    <w:rsid w:val="00523DC7"/>
    <w:rsid w:val="0052428D"/>
    <w:rsid w:val="005244DD"/>
    <w:rsid w:val="00524695"/>
    <w:rsid w:val="00524853"/>
    <w:rsid w:val="00525633"/>
    <w:rsid w:val="00525E04"/>
    <w:rsid w:val="00526048"/>
    <w:rsid w:val="00526049"/>
    <w:rsid w:val="005264E9"/>
    <w:rsid w:val="0052656C"/>
    <w:rsid w:val="0052696E"/>
    <w:rsid w:val="00526BBA"/>
    <w:rsid w:val="0052725E"/>
    <w:rsid w:val="005274A1"/>
    <w:rsid w:val="00527F49"/>
    <w:rsid w:val="005303EC"/>
    <w:rsid w:val="0053051C"/>
    <w:rsid w:val="00530BFA"/>
    <w:rsid w:val="00530D1D"/>
    <w:rsid w:val="00531262"/>
    <w:rsid w:val="00531529"/>
    <w:rsid w:val="005315AB"/>
    <w:rsid w:val="00531E24"/>
    <w:rsid w:val="00531FDB"/>
    <w:rsid w:val="005335CD"/>
    <w:rsid w:val="00533DFA"/>
    <w:rsid w:val="005343AE"/>
    <w:rsid w:val="00536288"/>
    <w:rsid w:val="0053647B"/>
    <w:rsid w:val="005364D1"/>
    <w:rsid w:val="005366AC"/>
    <w:rsid w:val="005372C2"/>
    <w:rsid w:val="005377EF"/>
    <w:rsid w:val="00537AD0"/>
    <w:rsid w:val="00540610"/>
    <w:rsid w:val="00540F23"/>
    <w:rsid w:val="005415A9"/>
    <w:rsid w:val="00541683"/>
    <w:rsid w:val="00542C6E"/>
    <w:rsid w:val="00542F9E"/>
    <w:rsid w:val="00543B6D"/>
    <w:rsid w:val="00544455"/>
    <w:rsid w:val="00544824"/>
    <w:rsid w:val="00544923"/>
    <w:rsid w:val="00544EA6"/>
    <w:rsid w:val="00545348"/>
    <w:rsid w:val="0054585F"/>
    <w:rsid w:val="00545B86"/>
    <w:rsid w:val="00545C77"/>
    <w:rsid w:val="00545D6C"/>
    <w:rsid w:val="00545EC0"/>
    <w:rsid w:val="00545EF6"/>
    <w:rsid w:val="0054602C"/>
    <w:rsid w:val="00546400"/>
    <w:rsid w:val="0054650D"/>
    <w:rsid w:val="00546CC3"/>
    <w:rsid w:val="00547046"/>
    <w:rsid w:val="00547348"/>
    <w:rsid w:val="00547A95"/>
    <w:rsid w:val="00547C4F"/>
    <w:rsid w:val="00550161"/>
    <w:rsid w:val="00550A48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2D"/>
    <w:rsid w:val="00561E65"/>
    <w:rsid w:val="0056225B"/>
    <w:rsid w:val="0056250E"/>
    <w:rsid w:val="00563395"/>
    <w:rsid w:val="00563584"/>
    <w:rsid w:val="00563610"/>
    <w:rsid w:val="00563799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6868"/>
    <w:rsid w:val="00566E15"/>
    <w:rsid w:val="00567083"/>
    <w:rsid w:val="00567185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3F45"/>
    <w:rsid w:val="0057439C"/>
    <w:rsid w:val="00574709"/>
    <w:rsid w:val="00575582"/>
    <w:rsid w:val="005756F1"/>
    <w:rsid w:val="00576A56"/>
    <w:rsid w:val="0057752F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3F7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384"/>
    <w:rsid w:val="00587500"/>
    <w:rsid w:val="00587517"/>
    <w:rsid w:val="005875D1"/>
    <w:rsid w:val="0059025F"/>
    <w:rsid w:val="005907B7"/>
    <w:rsid w:val="00590903"/>
    <w:rsid w:val="005909F1"/>
    <w:rsid w:val="00590B98"/>
    <w:rsid w:val="00591026"/>
    <w:rsid w:val="00591144"/>
    <w:rsid w:val="0059119B"/>
    <w:rsid w:val="005917CC"/>
    <w:rsid w:val="00591841"/>
    <w:rsid w:val="00591EEF"/>
    <w:rsid w:val="00592535"/>
    <w:rsid w:val="00592748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29D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5A57"/>
    <w:rsid w:val="005A632F"/>
    <w:rsid w:val="005A635E"/>
    <w:rsid w:val="005A6FE1"/>
    <w:rsid w:val="005B0922"/>
    <w:rsid w:val="005B1633"/>
    <w:rsid w:val="005B1F02"/>
    <w:rsid w:val="005B1F64"/>
    <w:rsid w:val="005B202A"/>
    <w:rsid w:val="005B23B1"/>
    <w:rsid w:val="005B300F"/>
    <w:rsid w:val="005B3143"/>
    <w:rsid w:val="005B36FC"/>
    <w:rsid w:val="005B3FCC"/>
    <w:rsid w:val="005B4311"/>
    <w:rsid w:val="005B4487"/>
    <w:rsid w:val="005B47DC"/>
    <w:rsid w:val="005B4D7C"/>
    <w:rsid w:val="005B5572"/>
    <w:rsid w:val="005B55AD"/>
    <w:rsid w:val="005B59A1"/>
    <w:rsid w:val="005B5D2B"/>
    <w:rsid w:val="005B649D"/>
    <w:rsid w:val="005B64D9"/>
    <w:rsid w:val="005B6BD6"/>
    <w:rsid w:val="005B7730"/>
    <w:rsid w:val="005B7B37"/>
    <w:rsid w:val="005B7D10"/>
    <w:rsid w:val="005C0300"/>
    <w:rsid w:val="005C0E78"/>
    <w:rsid w:val="005C0F1C"/>
    <w:rsid w:val="005C0FE1"/>
    <w:rsid w:val="005C1011"/>
    <w:rsid w:val="005C1784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6B7"/>
    <w:rsid w:val="005C5873"/>
    <w:rsid w:val="005C58C3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26E"/>
    <w:rsid w:val="005D045F"/>
    <w:rsid w:val="005D0E86"/>
    <w:rsid w:val="005D1238"/>
    <w:rsid w:val="005D1552"/>
    <w:rsid w:val="005D1C1C"/>
    <w:rsid w:val="005D1C9F"/>
    <w:rsid w:val="005D1E66"/>
    <w:rsid w:val="005D2154"/>
    <w:rsid w:val="005D259E"/>
    <w:rsid w:val="005D28BA"/>
    <w:rsid w:val="005D29DB"/>
    <w:rsid w:val="005D3755"/>
    <w:rsid w:val="005D3A38"/>
    <w:rsid w:val="005D3C59"/>
    <w:rsid w:val="005D45E4"/>
    <w:rsid w:val="005D4ADE"/>
    <w:rsid w:val="005D4B87"/>
    <w:rsid w:val="005D4C0B"/>
    <w:rsid w:val="005D5093"/>
    <w:rsid w:val="005D5934"/>
    <w:rsid w:val="005D5B97"/>
    <w:rsid w:val="005D6087"/>
    <w:rsid w:val="005D656F"/>
    <w:rsid w:val="005D66BD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C30"/>
    <w:rsid w:val="005E4C79"/>
    <w:rsid w:val="005E4F17"/>
    <w:rsid w:val="005E59A0"/>
    <w:rsid w:val="005E5C5A"/>
    <w:rsid w:val="005E70F5"/>
    <w:rsid w:val="005E7536"/>
    <w:rsid w:val="005E7A54"/>
    <w:rsid w:val="005E7FAE"/>
    <w:rsid w:val="005F09AC"/>
    <w:rsid w:val="005F0ADB"/>
    <w:rsid w:val="005F0B04"/>
    <w:rsid w:val="005F13ED"/>
    <w:rsid w:val="005F1863"/>
    <w:rsid w:val="005F1922"/>
    <w:rsid w:val="005F2004"/>
    <w:rsid w:val="005F20FE"/>
    <w:rsid w:val="005F25C7"/>
    <w:rsid w:val="005F275B"/>
    <w:rsid w:val="005F27D1"/>
    <w:rsid w:val="005F2A2A"/>
    <w:rsid w:val="005F2CFA"/>
    <w:rsid w:val="005F3133"/>
    <w:rsid w:val="005F326B"/>
    <w:rsid w:val="005F3ABB"/>
    <w:rsid w:val="005F5436"/>
    <w:rsid w:val="005F5BEC"/>
    <w:rsid w:val="005F604E"/>
    <w:rsid w:val="005F6144"/>
    <w:rsid w:val="005F650A"/>
    <w:rsid w:val="005F6F15"/>
    <w:rsid w:val="005F726F"/>
    <w:rsid w:val="005F74C3"/>
    <w:rsid w:val="005F74EB"/>
    <w:rsid w:val="005F7DFB"/>
    <w:rsid w:val="0060024C"/>
    <w:rsid w:val="0060044F"/>
    <w:rsid w:val="0060058D"/>
    <w:rsid w:val="00600D82"/>
    <w:rsid w:val="00600E21"/>
    <w:rsid w:val="00600FD8"/>
    <w:rsid w:val="0060119A"/>
    <w:rsid w:val="00601211"/>
    <w:rsid w:val="006013BC"/>
    <w:rsid w:val="0060179A"/>
    <w:rsid w:val="00601805"/>
    <w:rsid w:val="00601B6C"/>
    <w:rsid w:val="00602557"/>
    <w:rsid w:val="00602BB8"/>
    <w:rsid w:val="006032B0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0F2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10A55"/>
    <w:rsid w:val="00610C5D"/>
    <w:rsid w:val="00610D94"/>
    <w:rsid w:val="00610DB0"/>
    <w:rsid w:val="00610F23"/>
    <w:rsid w:val="00611150"/>
    <w:rsid w:val="00611552"/>
    <w:rsid w:val="00611A19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0755"/>
    <w:rsid w:val="006209A6"/>
    <w:rsid w:val="00620CA9"/>
    <w:rsid w:val="006210B0"/>
    <w:rsid w:val="006215F4"/>
    <w:rsid w:val="006216C7"/>
    <w:rsid w:val="00621705"/>
    <w:rsid w:val="00621A16"/>
    <w:rsid w:val="00621ED0"/>
    <w:rsid w:val="006220CB"/>
    <w:rsid w:val="00622BE3"/>
    <w:rsid w:val="00622C57"/>
    <w:rsid w:val="00622FFE"/>
    <w:rsid w:val="00623195"/>
    <w:rsid w:val="006231B5"/>
    <w:rsid w:val="006234FA"/>
    <w:rsid w:val="006239C4"/>
    <w:rsid w:val="00623C2A"/>
    <w:rsid w:val="006240B9"/>
    <w:rsid w:val="006241A7"/>
    <w:rsid w:val="0062448D"/>
    <w:rsid w:val="00624B6D"/>
    <w:rsid w:val="00625739"/>
    <w:rsid w:val="00625ACA"/>
    <w:rsid w:val="006266CA"/>
    <w:rsid w:val="0062691D"/>
    <w:rsid w:val="00626BBB"/>
    <w:rsid w:val="00626D3A"/>
    <w:rsid w:val="00627123"/>
    <w:rsid w:val="006277CF"/>
    <w:rsid w:val="0062791D"/>
    <w:rsid w:val="0062799B"/>
    <w:rsid w:val="00627C10"/>
    <w:rsid w:val="00627C83"/>
    <w:rsid w:val="00627FCA"/>
    <w:rsid w:val="006302A8"/>
    <w:rsid w:val="0063035B"/>
    <w:rsid w:val="00630477"/>
    <w:rsid w:val="006305A2"/>
    <w:rsid w:val="00630C84"/>
    <w:rsid w:val="006310E4"/>
    <w:rsid w:val="00631189"/>
    <w:rsid w:val="00631419"/>
    <w:rsid w:val="00631FBD"/>
    <w:rsid w:val="006324D8"/>
    <w:rsid w:val="006325A2"/>
    <w:rsid w:val="006330DF"/>
    <w:rsid w:val="00633195"/>
    <w:rsid w:val="0063339E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6882"/>
    <w:rsid w:val="00636EBE"/>
    <w:rsid w:val="006370CC"/>
    <w:rsid w:val="00637697"/>
    <w:rsid w:val="0064034D"/>
    <w:rsid w:val="0064044F"/>
    <w:rsid w:val="00640BD0"/>
    <w:rsid w:val="00640FC7"/>
    <w:rsid w:val="006410B9"/>
    <w:rsid w:val="0064138E"/>
    <w:rsid w:val="006419E1"/>
    <w:rsid w:val="00641A4F"/>
    <w:rsid w:val="00641BAD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5B3"/>
    <w:rsid w:val="006448BD"/>
    <w:rsid w:val="00644C2C"/>
    <w:rsid w:val="00644F21"/>
    <w:rsid w:val="00645371"/>
    <w:rsid w:val="00645531"/>
    <w:rsid w:val="00645815"/>
    <w:rsid w:val="00645BA8"/>
    <w:rsid w:val="00645BE7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58A5"/>
    <w:rsid w:val="00656183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8E"/>
    <w:rsid w:val="006601D8"/>
    <w:rsid w:val="00660200"/>
    <w:rsid w:val="00660549"/>
    <w:rsid w:val="006607EE"/>
    <w:rsid w:val="00660FC6"/>
    <w:rsid w:val="00661934"/>
    <w:rsid w:val="00661C96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260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4788"/>
    <w:rsid w:val="00675382"/>
    <w:rsid w:val="00675509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500"/>
    <w:rsid w:val="006818FF"/>
    <w:rsid w:val="0068191A"/>
    <w:rsid w:val="00681D17"/>
    <w:rsid w:val="00681E7F"/>
    <w:rsid w:val="006827D6"/>
    <w:rsid w:val="00682D60"/>
    <w:rsid w:val="00682ECB"/>
    <w:rsid w:val="0068322B"/>
    <w:rsid w:val="006835D8"/>
    <w:rsid w:val="00683B05"/>
    <w:rsid w:val="00683B51"/>
    <w:rsid w:val="00684283"/>
    <w:rsid w:val="006847A8"/>
    <w:rsid w:val="006847BC"/>
    <w:rsid w:val="0068483A"/>
    <w:rsid w:val="00684A95"/>
    <w:rsid w:val="0068539A"/>
    <w:rsid w:val="00685649"/>
    <w:rsid w:val="0068579E"/>
    <w:rsid w:val="00685B92"/>
    <w:rsid w:val="00685C50"/>
    <w:rsid w:val="006862C7"/>
    <w:rsid w:val="006866A5"/>
    <w:rsid w:val="0068696A"/>
    <w:rsid w:val="00686B0C"/>
    <w:rsid w:val="00686F63"/>
    <w:rsid w:val="00686F73"/>
    <w:rsid w:val="00686FB6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794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C86"/>
    <w:rsid w:val="00696CDC"/>
    <w:rsid w:val="00696EB7"/>
    <w:rsid w:val="00696FA5"/>
    <w:rsid w:val="006973A1"/>
    <w:rsid w:val="006A0012"/>
    <w:rsid w:val="006A06E6"/>
    <w:rsid w:val="006A07E8"/>
    <w:rsid w:val="006A093A"/>
    <w:rsid w:val="006A0CCF"/>
    <w:rsid w:val="006A0E79"/>
    <w:rsid w:val="006A1194"/>
    <w:rsid w:val="006A1756"/>
    <w:rsid w:val="006A1C13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1C6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6B8"/>
    <w:rsid w:val="006B3A7C"/>
    <w:rsid w:val="006B3C90"/>
    <w:rsid w:val="006B3E02"/>
    <w:rsid w:val="006B40DE"/>
    <w:rsid w:val="006B4148"/>
    <w:rsid w:val="006B48AE"/>
    <w:rsid w:val="006B5086"/>
    <w:rsid w:val="006B519C"/>
    <w:rsid w:val="006B55CF"/>
    <w:rsid w:val="006B5702"/>
    <w:rsid w:val="006B614E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2AEA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FDF"/>
    <w:rsid w:val="006C605F"/>
    <w:rsid w:val="006C6381"/>
    <w:rsid w:val="006C6670"/>
    <w:rsid w:val="006C66D0"/>
    <w:rsid w:val="006C6843"/>
    <w:rsid w:val="006C718C"/>
    <w:rsid w:val="006C752F"/>
    <w:rsid w:val="006C76B6"/>
    <w:rsid w:val="006C7745"/>
    <w:rsid w:val="006D035E"/>
    <w:rsid w:val="006D044A"/>
    <w:rsid w:val="006D060D"/>
    <w:rsid w:val="006D0896"/>
    <w:rsid w:val="006D08A2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7F9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185"/>
    <w:rsid w:val="006D7303"/>
    <w:rsid w:val="006D73B9"/>
    <w:rsid w:val="006D7429"/>
    <w:rsid w:val="006D759C"/>
    <w:rsid w:val="006E07F0"/>
    <w:rsid w:val="006E142E"/>
    <w:rsid w:val="006E14C8"/>
    <w:rsid w:val="006E16AE"/>
    <w:rsid w:val="006E1792"/>
    <w:rsid w:val="006E1EEA"/>
    <w:rsid w:val="006E20A4"/>
    <w:rsid w:val="006E21B8"/>
    <w:rsid w:val="006E2265"/>
    <w:rsid w:val="006E2840"/>
    <w:rsid w:val="006E2E66"/>
    <w:rsid w:val="006E2EA7"/>
    <w:rsid w:val="006E310B"/>
    <w:rsid w:val="006E31C9"/>
    <w:rsid w:val="006E3833"/>
    <w:rsid w:val="006E3A64"/>
    <w:rsid w:val="006E49FE"/>
    <w:rsid w:val="006E4EB0"/>
    <w:rsid w:val="006E594E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87"/>
    <w:rsid w:val="006F02B9"/>
    <w:rsid w:val="006F057E"/>
    <w:rsid w:val="006F0748"/>
    <w:rsid w:val="006F07FE"/>
    <w:rsid w:val="006F0EAC"/>
    <w:rsid w:val="006F0EF5"/>
    <w:rsid w:val="006F12B6"/>
    <w:rsid w:val="006F16AE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5D8"/>
    <w:rsid w:val="006F4622"/>
    <w:rsid w:val="006F47B6"/>
    <w:rsid w:val="006F4B49"/>
    <w:rsid w:val="006F4F0A"/>
    <w:rsid w:val="006F5F07"/>
    <w:rsid w:val="006F620B"/>
    <w:rsid w:val="006F69A1"/>
    <w:rsid w:val="006F6A62"/>
    <w:rsid w:val="006F6AC6"/>
    <w:rsid w:val="006F6B4D"/>
    <w:rsid w:val="006F6CCF"/>
    <w:rsid w:val="006F752F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0B2"/>
    <w:rsid w:val="0070345F"/>
    <w:rsid w:val="007035A5"/>
    <w:rsid w:val="0070395A"/>
    <w:rsid w:val="00703A5B"/>
    <w:rsid w:val="007040CC"/>
    <w:rsid w:val="00704252"/>
    <w:rsid w:val="0070435A"/>
    <w:rsid w:val="00704510"/>
    <w:rsid w:val="007046DC"/>
    <w:rsid w:val="0070470C"/>
    <w:rsid w:val="00704727"/>
    <w:rsid w:val="0070472D"/>
    <w:rsid w:val="00704A78"/>
    <w:rsid w:val="007053F6"/>
    <w:rsid w:val="007055BC"/>
    <w:rsid w:val="00705B66"/>
    <w:rsid w:val="007061E9"/>
    <w:rsid w:val="007067ED"/>
    <w:rsid w:val="00706A3B"/>
    <w:rsid w:val="007071F3"/>
    <w:rsid w:val="00707344"/>
    <w:rsid w:val="00707A75"/>
    <w:rsid w:val="007101B5"/>
    <w:rsid w:val="007102B9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2DF"/>
    <w:rsid w:val="00714505"/>
    <w:rsid w:val="007145AF"/>
    <w:rsid w:val="0071478F"/>
    <w:rsid w:val="00714AEF"/>
    <w:rsid w:val="00715E01"/>
    <w:rsid w:val="00715EF7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143"/>
    <w:rsid w:val="00721619"/>
    <w:rsid w:val="007216F2"/>
    <w:rsid w:val="00721CAE"/>
    <w:rsid w:val="00721FDC"/>
    <w:rsid w:val="0072211E"/>
    <w:rsid w:val="007224AD"/>
    <w:rsid w:val="00722B1D"/>
    <w:rsid w:val="007233C5"/>
    <w:rsid w:val="00723BE7"/>
    <w:rsid w:val="00723D4F"/>
    <w:rsid w:val="00724ED7"/>
    <w:rsid w:val="0072528C"/>
    <w:rsid w:val="00726344"/>
    <w:rsid w:val="007265ED"/>
    <w:rsid w:val="007266DA"/>
    <w:rsid w:val="007267A4"/>
    <w:rsid w:val="007270CA"/>
    <w:rsid w:val="00727217"/>
    <w:rsid w:val="00727391"/>
    <w:rsid w:val="007274EC"/>
    <w:rsid w:val="00727A7A"/>
    <w:rsid w:val="00727C88"/>
    <w:rsid w:val="00730371"/>
    <w:rsid w:val="007314B7"/>
    <w:rsid w:val="00732AA5"/>
    <w:rsid w:val="00733126"/>
    <w:rsid w:val="00733140"/>
    <w:rsid w:val="007335FD"/>
    <w:rsid w:val="00733769"/>
    <w:rsid w:val="007350E1"/>
    <w:rsid w:val="0073573D"/>
    <w:rsid w:val="00735D50"/>
    <w:rsid w:val="00736031"/>
    <w:rsid w:val="007360A8"/>
    <w:rsid w:val="007360C1"/>
    <w:rsid w:val="00736260"/>
    <w:rsid w:val="0073632A"/>
    <w:rsid w:val="00736815"/>
    <w:rsid w:val="00736D99"/>
    <w:rsid w:val="007375C9"/>
    <w:rsid w:val="00737E27"/>
    <w:rsid w:val="00737F59"/>
    <w:rsid w:val="0074093A"/>
    <w:rsid w:val="00741E95"/>
    <w:rsid w:val="00742281"/>
    <w:rsid w:val="00742987"/>
    <w:rsid w:val="0074329C"/>
    <w:rsid w:val="00743CC3"/>
    <w:rsid w:val="00743CFE"/>
    <w:rsid w:val="00743FCA"/>
    <w:rsid w:val="00744DD1"/>
    <w:rsid w:val="00745C41"/>
    <w:rsid w:val="00745E33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164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7A"/>
    <w:rsid w:val="007563C3"/>
    <w:rsid w:val="007564BC"/>
    <w:rsid w:val="007568A4"/>
    <w:rsid w:val="00756A68"/>
    <w:rsid w:val="00756D20"/>
    <w:rsid w:val="00756EE0"/>
    <w:rsid w:val="00756F0C"/>
    <w:rsid w:val="00757430"/>
    <w:rsid w:val="00757465"/>
    <w:rsid w:val="00757597"/>
    <w:rsid w:val="007578DB"/>
    <w:rsid w:val="007601C6"/>
    <w:rsid w:val="00760591"/>
    <w:rsid w:val="00760944"/>
    <w:rsid w:val="00760A1E"/>
    <w:rsid w:val="00760CBF"/>
    <w:rsid w:val="007615EF"/>
    <w:rsid w:val="0076161D"/>
    <w:rsid w:val="00761D01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088"/>
    <w:rsid w:val="00767357"/>
    <w:rsid w:val="007675D8"/>
    <w:rsid w:val="007675FD"/>
    <w:rsid w:val="007676DA"/>
    <w:rsid w:val="00767A9E"/>
    <w:rsid w:val="00767D4D"/>
    <w:rsid w:val="00770501"/>
    <w:rsid w:val="007706BC"/>
    <w:rsid w:val="00770E2E"/>
    <w:rsid w:val="00770EB1"/>
    <w:rsid w:val="007713A5"/>
    <w:rsid w:val="007714E1"/>
    <w:rsid w:val="0077155E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AA7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716"/>
    <w:rsid w:val="0078797E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4C3"/>
    <w:rsid w:val="00796A98"/>
    <w:rsid w:val="00796CDE"/>
    <w:rsid w:val="00797065"/>
    <w:rsid w:val="007973BF"/>
    <w:rsid w:val="00797663"/>
    <w:rsid w:val="00797724"/>
    <w:rsid w:val="0079772A"/>
    <w:rsid w:val="00797897"/>
    <w:rsid w:val="00797EC3"/>
    <w:rsid w:val="00797F80"/>
    <w:rsid w:val="007A0336"/>
    <w:rsid w:val="007A08F2"/>
    <w:rsid w:val="007A0B24"/>
    <w:rsid w:val="007A12ED"/>
    <w:rsid w:val="007A1411"/>
    <w:rsid w:val="007A16C7"/>
    <w:rsid w:val="007A1886"/>
    <w:rsid w:val="007A1936"/>
    <w:rsid w:val="007A23D1"/>
    <w:rsid w:val="007A255E"/>
    <w:rsid w:val="007A2907"/>
    <w:rsid w:val="007A2A11"/>
    <w:rsid w:val="007A2AC1"/>
    <w:rsid w:val="007A2CAE"/>
    <w:rsid w:val="007A2DE0"/>
    <w:rsid w:val="007A2DFE"/>
    <w:rsid w:val="007A30CC"/>
    <w:rsid w:val="007A354D"/>
    <w:rsid w:val="007A35DF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5AD"/>
    <w:rsid w:val="007B0752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91D"/>
    <w:rsid w:val="007B3E39"/>
    <w:rsid w:val="007B42FD"/>
    <w:rsid w:val="007B4353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C9"/>
    <w:rsid w:val="007B6EEC"/>
    <w:rsid w:val="007B742B"/>
    <w:rsid w:val="007B76F3"/>
    <w:rsid w:val="007B77D0"/>
    <w:rsid w:val="007B77ED"/>
    <w:rsid w:val="007B7B56"/>
    <w:rsid w:val="007C0262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701F"/>
    <w:rsid w:val="007C75F9"/>
    <w:rsid w:val="007C7DC3"/>
    <w:rsid w:val="007C7E3A"/>
    <w:rsid w:val="007C7EB6"/>
    <w:rsid w:val="007C7F9B"/>
    <w:rsid w:val="007D07B4"/>
    <w:rsid w:val="007D1C75"/>
    <w:rsid w:val="007D2C5D"/>
    <w:rsid w:val="007D34CB"/>
    <w:rsid w:val="007D3507"/>
    <w:rsid w:val="007D35DA"/>
    <w:rsid w:val="007D3708"/>
    <w:rsid w:val="007D385C"/>
    <w:rsid w:val="007D3922"/>
    <w:rsid w:val="007D3CAD"/>
    <w:rsid w:val="007D3CC8"/>
    <w:rsid w:val="007D3F1E"/>
    <w:rsid w:val="007D40EA"/>
    <w:rsid w:val="007D43C1"/>
    <w:rsid w:val="007D4754"/>
    <w:rsid w:val="007D4914"/>
    <w:rsid w:val="007D4F82"/>
    <w:rsid w:val="007D578A"/>
    <w:rsid w:val="007D5ACD"/>
    <w:rsid w:val="007D5CF1"/>
    <w:rsid w:val="007D66A2"/>
    <w:rsid w:val="007D7356"/>
    <w:rsid w:val="007D7475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0"/>
    <w:rsid w:val="007E390D"/>
    <w:rsid w:val="007E3AB3"/>
    <w:rsid w:val="007E3DB0"/>
    <w:rsid w:val="007E3F04"/>
    <w:rsid w:val="007E456F"/>
    <w:rsid w:val="007E4B1B"/>
    <w:rsid w:val="007E5BF4"/>
    <w:rsid w:val="007E652E"/>
    <w:rsid w:val="007E68E0"/>
    <w:rsid w:val="007E6D4B"/>
    <w:rsid w:val="007F06F0"/>
    <w:rsid w:val="007F0FF9"/>
    <w:rsid w:val="007F1685"/>
    <w:rsid w:val="007F1691"/>
    <w:rsid w:val="007F19D9"/>
    <w:rsid w:val="007F2032"/>
    <w:rsid w:val="007F21C7"/>
    <w:rsid w:val="007F23C6"/>
    <w:rsid w:val="007F2922"/>
    <w:rsid w:val="007F2A4B"/>
    <w:rsid w:val="007F2C64"/>
    <w:rsid w:val="007F2CCC"/>
    <w:rsid w:val="007F2DA0"/>
    <w:rsid w:val="007F3049"/>
    <w:rsid w:val="007F32ED"/>
    <w:rsid w:val="007F395A"/>
    <w:rsid w:val="007F411C"/>
    <w:rsid w:val="007F419B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800846"/>
    <w:rsid w:val="00800DA3"/>
    <w:rsid w:val="008010AD"/>
    <w:rsid w:val="0080193B"/>
    <w:rsid w:val="008019FF"/>
    <w:rsid w:val="00801C89"/>
    <w:rsid w:val="00802179"/>
    <w:rsid w:val="0080243D"/>
    <w:rsid w:val="0080275E"/>
    <w:rsid w:val="00802A44"/>
    <w:rsid w:val="00802C08"/>
    <w:rsid w:val="0080303E"/>
    <w:rsid w:val="0080376D"/>
    <w:rsid w:val="008047A9"/>
    <w:rsid w:val="00804B63"/>
    <w:rsid w:val="00805353"/>
    <w:rsid w:val="00805597"/>
    <w:rsid w:val="0080576A"/>
    <w:rsid w:val="00805832"/>
    <w:rsid w:val="008062CE"/>
    <w:rsid w:val="00807341"/>
    <w:rsid w:val="00807728"/>
    <w:rsid w:val="00807A9A"/>
    <w:rsid w:val="00807B26"/>
    <w:rsid w:val="00807CE3"/>
    <w:rsid w:val="008100E1"/>
    <w:rsid w:val="00810257"/>
    <w:rsid w:val="008103BA"/>
    <w:rsid w:val="0081041F"/>
    <w:rsid w:val="00810DB3"/>
    <w:rsid w:val="0081124D"/>
    <w:rsid w:val="008119EA"/>
    <w:rsid w:val="0081229D"/>
    <w:rsid w:val="008126B9"/>
    <w:rsid w:val="008129FA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686"/>
    <w:rsid w:val="00816ED5"/>
    <w:rsid w:val="00817477"/>
    <w:rsid w:val="00817640"/>
    <w:rsid w:val="008208B1"/>
    <w:rsid w:val="008209CF"/>
    <w:rsid w:val="00820C6A"/>
    <w:rsid w:val="00821819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587"/>
    <w:rsid w:val="00834991"/>
    <w:rsid w:val="00834FC9"/>
    <w:rsid w:val="00835227"/>
    <w:rsid w:val="00835491"/>
    <w:rsid w:val="00835B33"/>
    <w:rsid w:val="00836031"/>
    <w:rsid w:val="00836B9E"/>
    <w:rsid w:val="00836E07"/>
    <w:rsid w:val="00836EA1"/>
    <w:rsid w:val="00837017"/>
    <w:rsid w:val="00837A1D"/>
    <w:rsid w:val="00837B28"/>
    <w:rsid w:val="0084053E"/>
    <w:rsid w:val="008406A7"/>
    <w:rsid w:val="00840DB9"/>
    <w:rsid w:val="0084103F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2B2B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2AE"/>
    <w:rsid w:val="0085564D"/>
    <w:rsid w:val="00855A2D"/>
    <w:rsid w:val="00855E15"/>
    <w:rsid w:val="00855E2D"/>
    <w:rsid w:val="00856001"/>
    <w:rsid w:val="00856369"/>
    <w:rsid w:val="00856611"/>
    <w:rsid w:val="0085680F"/>
    <w:rsid w:val="00856B1C"/>
    <w:rsid w:val="00856F7C"/>
    <w:rsid w:val="008573BF"/>
    <w:rsid w:val="008575A4"/>
    <w:rsid w:val="00857607"/>
    <w:rsid w:val="00857678"/>
    <w:rsid w:val="008578B6"/>
    <w:rsid w:val="00857BC2"/>
    <w:rsid w:val="0086005B"/>
    <w:rsid w:val="00860B2F"/>
    <w:rsid w:val="00860CB2"/>
    <w:rsid w:val="00862601"/>
    <w:rsid w:val="008627B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45AF"/>
    <w:rsid w:val="00864807"/>
    <w:rsid w:val="00864906"/>
    <w:rsid w:val="008649FE"/>
    <w:rsid w:val="00865746"/>
    <w:rsid w:val="00866261"/>
    <w:rsid w:val="00866461"/>
    <w:rsid w:val="0086667E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9AE"/>
    <w:rsid w:val="00874CB2"/>
    <w:rsid w:val="00875306"/>
    <w:rsid w:val="00875543"/>
    <w:rsid w:val="00875681"/>
    <w:rsid w:val="008756AA"/>
    <w:rsid w:val="00875B44"/>
    <w:rsid w:val="00875B92"/>
    <w:rsid w:val="00875BB6"/>
    <w:rsid w:val="00875BC3"/>
    <w:rsid w:val="00875E07"/>
    <w:rsid w:val="00875E54"/>
    <w:rsid w:val="00876160"/>
    <w:rsid w:val="0087666A"/>
    <w:rsid w:val="00876841"/>
    <w:rsid w:val="00876BBC"/>
    <w:rsid w:val="00876F97"/>
    <w:rsid w:val="008772EE"/>
    <w:rsid w:val="00877B86"/>
    <w:rsid w:val="00877E86"/>
    <w:rsid w:val="00880413"/>
    <w:rsid w:val="0088054D"/>
    <w:rsid w:val="00880C13"/>
    <w:rsid w:val="00880CBF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D21"/>
    <w:rsid w:val="00883E00"/>
    <w:rsid w:val="00883E62"/>
    <w:rsid w:val="00883FFE"/>
    <w:rsid w:val="00884064"/>
    <w:rsid w:val="008842FC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2D2"/>
    <w:rsid w:val="0089043A"/>
    <w:rsid w:val="00890626"/>
    <w:rsid w:val="00890698"/>
    <w:rsid w:val="008908D6"/>
    <w:rsid w:val="00890A38"/>
    <w:rsid w:val="00891470"/>
    <w:rsid w:val="008915B3"/>
    <w:rsid w:val="0089162C"/>
    <w:rsid w:val="00891760"/>
    <w:rsid w:val="008917EC"/>
    <w:rsid w:val="00892553"/>
    <w:rsid w:val="008926DF"/>
    <w:rsid w:val="00892849"/>
    <w:rsid w:val="008928C6"/>
    <w:rsid w:val="00892A77"/>
    <w:rsid w:val="008931B7"/>
    <w:rsid w:val="00894510"/>
    <w:rsid w:val="008947CE"/>
    <w:rsid w:val="008947E2"/>
    <w:rsid w:val="00895784"/>
    <w:rsid w:val="00895906"/>
    <w:rsid w:val="00895A3A"/>
    <w:rsid w:val="008963C8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93F"/>
    <w:rsid w:val="008A0A68"/>
    <w:rsid w:val="008A0CF6"/>
    <w:rsid w:val="008A0FF5"/>
    <w:rsid w:val="008A1868"/>
    <w:rsid w:val="008A2A26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6DB"/>
    <w:rsid w:val="008A695C"/>
    <w:rsid w:val="008A69EB"/>
    <w:rsid w:val="008A736E"/>
    <w:rsid w:val="008A7489"/>
    <w:rsid w:val="008A7663"/>
    <w:rsid w:val="008A7742"/>
    <w:rsid w:val="008A7F58"/>
    <w:rsid w:val="008A7F92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398"/>
    <w:rsid w:val="008B4770"/>
    <w:rsid w:val="008B4875"/>
    <w:rsid w:val="008B491A"/>
    <w:rsid w:val="008B4AB0"/>
    <w:rsid w:val="008B4DBD"/>
    <w:rsid w:val="008B5197"/>
    <w:rsid w:val="008B5292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636"/>
    <w:rsid w:val="008B7760"/>
    <w:rsid w:val="008B77D4"/>
    <w:rsid w:val="008B7AE0"/>
    <w:rsid w:val="008C012C"/>
    <w:rsid w:val="008C0284"/>
    <w:rsid w:val="008C05DB"/>
    <w:rsid w:val="008C062B"/>
    <w:rsid w:val="008C19CD"/>
    <w:rsid w:val="008C218A"/>
    <w:rsid w:val="008C258C"/>
    <w:rsid w:val="008C2663"/>
    <w:rsid w:val="008C27F9"/>
    <w:rsid w:val="008C28FF"/>
    <w:rsid w:val="008C2909"/>
    <w:rsid w:val="008C2A28"/>
    <w:rsid w:val="008C2E7D"/>
    <w:rsid w:val="008C2FCA"/>
    <w:rsid w:val="008C3172"/>
    <w:rsid w:val="008C34EB"/>
    <w:rsid w:val="008C3788"/>
    <w:rsid w:val="008C38E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70D"/>
    <w:rsid w:val="008C79F1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720"/>
    <w:rsid w:val="008D28D0"/>
    <w:rsid w:val="008D2D8F"/>
    <w:rsid w:val="008D39EF"/>
    <w:rsid w:val="008D3D23"/>
    <w:rsid w:val="008D43B7"/>
    <w:rsid w:val="008D479E"/>
    <w:rsid w:val="008D4A05"/>
    <w:rsid w:val="008D4F5F"/>
    <w:rsid w:val="008D516A"/>
    <w:rsid w:val="008D5D7B"/>
    <w:rsid w:val="008D6286"/>
    <w:rsid w:val="008D6B0A"/>
    <w:rsid w:val="008D6E26"/>
    <w:rsid w:val="008D72BA"/>
    <w:rsid w:val="008D7A09"/>
    <w:rsid w:val="008E0088"/>
    <w:rsid w:val="008E0335"/>
    <w:rsid w:val="008E1A72"/>
    <w:rsid w:val="008E25D5"/>
    <w:rsid w:val="008E2F44"/>
    <w:rsid w:val="008E30F9"/>
    <w:rsid w:val="008E3499"/>
    <w:rsid w:val="008E4993"/>
    <w:rsid w:val="008E49EF"/>
    <w:rsid w:val="008E4B01"/>
    <w:rsid w:val="008E4BFA"/>
    <w:rsid w:val="008E53AA"/>
    <w:rsid w:val="008E5637"/>
    <w:rsid w:val="008E5812"/>
    <w:rsid w:val="008E586B"/>
    <w:rsid w:val="008E62A3"/>
    <w:rsid w:val="008E6720"/>
    <w:rsid w:val="008E6772"/>
    <w:rsid w:val="008E6916"/>
    <w:rsid w:val="008E6A34"/>
    <w:rsid w:val="008E6A5A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1CBB"/>
    <w:rsid w:val="008F1DE1"/>
    <w:rsid w:val="008F1FB3"/>
    <w:rsid w:val="008F2F1B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15"/>
    <w:rsid w:val="008F6AEE"/>
    <w:rsid w:val="008F7125"/>
    <w:rsid w:val="008F7177"/>
    <w:rsid w:val="008F7229"/>
    <w:rsid w:val="008F748E"/>
    <w:rsid w:val="008F794C"/>
    <w:rsid w:val="008F7B93"/>
    <w:rsid w:val="008F7CF8"/>
    <w:rsid w:val="009000F7"/>
    <w:rsid w:val="009003F6"/>
    <w:rsid w:val="00900698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46F"/>
    <w:rsid w:val="009024DF"/>
    <w:rsid w:val="00902564"/>
    <w:rsid w:val="00902ACB"/>
    <w:rsid w:val="00902E65"/>
    <w:rsid w:val="00903121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6D45"/>
    <w:rsid w:val="009071C5"/>
    <w:rsid w:val="00907A64"/>
    <w:rsid w:val="00907D0F"/>
    <w:rsid w:val="00907EFF"/>
    <w:rsid w:val="0091008C"/>
    <w:rsid w:val="009108AA"/>
    <w:rsid w:val="009109EC"/>
    <w:rsid w:val="00910A66"/>
    <w:rsid w:val="00910AB0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4FF2"/>
    <w:rsid w:val="00915775"/>
    <w:rsid w:val="00915A21"/>
    <w:rsid w:val="00915BE2"/>
    <w:rsid w:val="00915C89"/>
    <w:rsid w:val="009164A5"/>
    <w:rsid w:val="00916B66"/>
    <w:rsid w:val="00916B8C"/>
    <w:rsid w:val="00916CCA"/>
    <w:rsid w:val="009175CD"/>
    <w:rsid w:val="009177BB"/>
    <w:rsid w:val="00917924"/>
    <w:rsid w:val="00917CC4"/>
    <w:rsid w:val="009204CB"/>
    <w:rsid w:val="00920BAD"/>
    <w:rsid w:val="00921111"/>
    <w:rsid w:val="00921527"/>
    <w:rsid w:val="0092159C"/>
    <w:rsid w:val="0092187E"/>
    <w:rsid w:val="00921AB4"/>
    <w:rsid w:val="00921DB0"/>
    <w:rsid w:val="00921EDB"/>
    <w:rsid w:val="00921EF7"/>
    <w:rsid w:val="00922737"/>
    <w:rsid w:val="00922A3A"/>
    <w:rsid w:val="00922F10"/>
    <w:rsid w:val="00923204"/>
    <w:rsid w:val="009237F0"/>
    <w:rsid w:val="00924314"/>
    <w:rsid w:val="009244F9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0776"/>
    <w:rsid w:val="00930A18"/>
    <w:rsid w:val="00931259"/>
    <w:rsid w:val="00931749"/>
    <w:rsid w:val="00931EC1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37CF4"/>
    <w:rsid w:val="009400E5"/>
    <w:rsid w:val="009401AC"/>
    <w:rsid w:val="009402E0"/>
    <w:rsid w:val="00940457"/>
    <w:rsid w:val="009406E9"/>
    <w:rsid w:val="00941246"/>
    <w:rsid w:val="0094135D"/>
    <w:rsid w:val="0094157D"/>
    <w:rsid w:val="00941ECE"/>
    <w:rsid w:val="00941FA1"/>
    <w:rsid w:val="0094210B"/>
    <w:rsid w:val="0094252C"/>
    <w:rsid w:val="0094263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640"/>
    <w:rsid w:val="0094588E"/>
    <w:rsid w:val="009466BE"/>
    <w:rsid w:val="00946D8A"/>
    <w:rsid w:val="00947253"/>
    <w:rsid w:val="0094737A"/>
    <w:rsid w:val="00947894"/>
    <w:rsid w:val="00947A07"/>
    <w:rsid w:val="00947C80"/>
    <w:rsid w:val="00947E5F"/>
    <w:rsid w:val="00950041"/>
    <w:rsid w:val="009505AD"/>
    <w:rsid w:val="0095061F"/>
    <w:rsid w:val="0095071D"/>
    <w:rsid w:val="00950B1C"/>
    <w:rsid w:val="009510CA"/>
    <w:rsid w:val="009511A0"/>
    <w:rsid w:val="00952023"/>
    <w:rsid w:val="00952FC2"/>
    <w:rsid w:val="00953960"/>
    <w:rsid w:val="00953A00"/>
    <w:rsid w:val="00953C0A"/>
    <w:rsid w:val="009540C9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476"/>
    <w:rsid w:val="00957601"/>
    <w:rsid w:val="00957A4B"/>
    <w:rsid w:val="00957F3E"/>
    <w:rsid w:val="00957F95"/>
    <w:rsid w:val="0096030F"/>
    <w:rsid w:val="009606BB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80F"/>
    <w:rsid w:val="009649CD"/>
    <w:rsid w:val="00964E20"/>
    <w:rsid w:val="00965383"/>
    <w:rsid w:val="009654FF"/>
    <w:rsid w:val="00965924"/>
    <w:rsid w:val="00965C8A"/>
    <w:rsid w:val="00965CA6"/>
    <w:rsid w:val="00965F6B"/>
    <w:rsid w:val="0096615B"/>
    <w:rsid w:val="0096696B"/>
    <w:rsid w:val="00966C17"/>
    <w:rsid w:val="00967235"/>
    <w:rsid w:val="00967389"/>
    <w:rsid w:val="009674F0"/>
    <w:rsid w:val="00967E7E"/>
    <w:rsid w:val="0097065D"/>
    <w:rsid w:val="009707CF"/>
    <w:rsid w:val="00970A54"/>
    <w:rsid w:val="00970ABE"/>
    <w:rsid w:val="00970F94"/>
    <w:rsid w:val="00971279"/>
    <w:rsid w:val="0097131E"/>
    <w:rsid w:val="009713AC"/>
    <w:rsid w:val="009716E7"/>
    <w:rsid w:val="009718F9"/>
    <w:rsid w:val="00971AAA"/>
    <w:rsid w:val="00971D20"/>
    <w:rsid w:val="00971E95"/>
    <w:rsid w:val="009728E4"/>
    <w:rsid w:val="009738FC"/>
    <w:rsid w:val="00973E68"/>
    <w:rsid w:val="00974545"/>
    <w:rsid w:val="00975C16"/>
    <w:rsid w:val="009765D0"/>
    <w:rsid w:val="009768F6"/>
    <w:rsid w:val="00976B05"/>
    <w:rsid w:val="0097751D"/>
    <w:rsid w:val="009777FE"/>
    <w:rsid w:val="00977B23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28C8"/>
    <w:rsid w:val="00982E9C"/>
    <w:rsid w:val="009830E3"/>
    <w:rsid w:val="00983BA1"/>
    <w:rsid w:val="00983E18"/>
    <w:rsid w:val="00983FE4"/>
    <w:rsid w:val="009840EA"/>
    <w:rsid w:val="009847C6"/>
    <w:rsid w:val="00984A5A"/>
    <w:rsid w:val="00984B71"/>
    <w:rsid w:val="00984EDE"/>
    <w:rsid w:val="009854A1"/>
    <w:rsid w:val="009856D7"/>
    <w:rsid w:val="009858AE"/>
    <w:rsid w:val="0098593D"/>
    <w:rsid w:val="00985D9E"/>
    <w:rsid w:val="0098680D"/>
    <w:rsid w:val="0099031A"/>
    <w:rsid w:val="0099050F"/>
    <w:rsid w:val="00990CAA"/>
    <w:rsid w:val="00990DEA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3E8C"/>
    <w:rsid w:val="0099444A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D40"/>
    <w:rsid w:val="009A1E1E"/>
    <w:rsid w:val="009A22BB"/>
    <w:rsid w:val="009A2429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9DD"/>
    <w:rsid w:val="009B1A1A"/>
    <w:rsid w:val="009B2738"/>
    <w:rsid w:val="009B2DC7"/>
    <w:rsid w:val="009B2F2D"/>
    <w:rsid w:val="009B3718"/>
    <w:rsid w:val="009B389E"/>
    <w:rsid w:val="009B38B0"/>
    <w:rsid w:val="009B3D64"/>
    <w:rsid w:val="009B3EC4"/>
    <w:rsid w:val="009B4106"/>
    <w:rsid w:val="009B4142"/>
    <w:rsid w:val="009B4D8E"/>
    <w:rsid w:val="009B4EBB"/>
    <w:rsid w:val="009B52A3"/>
    <w:rsid w:val="009B530E"/>
    <w:rsid w:val="009B5526"/>
    <w:rsid w:val="009B5BE3"/>
    <w:rsid w:val="009B5D00"/>
    <w:rsid w:val="009B5D29"/>
    <w:rsid w:val="009B6EDE"/>
    <w:rsid w:val="009B716B"/>
    <w:rsid w:val="009B73BC"/>
    <w:rsid w:val="009B7474"/>
    <w:rsid w:val="009B75DD"/>
    <w:rsid w:val="009B7807"/>
    <w:rsid w:val="009C001F"/>
    <w:rsid w:val="009C0165"/>
    <w:rsid w:val="009C0323"/>
    <w:rsid w:val="009C04C9"/>
    <w:rsid w:val="009C0C11"/>
    <w:rsid w:val="009C0FEA"/>
    <w:rsid w:val="009C1CE2"/>
    <w:rsid w:val="009C1F56"/>
    <w:rsid w:val="009C2111"/>
    <w:rsid w:val="009C267E"/>
    <w:rsid w:val="009C3E99"/>
    <w:rsid w:val="009C4512"/>
    <w:rsid w:val="009C4910"/>
    <w:rsid w:val="009C4965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132D"/>
    <w:rsid w:val="009D161B"/>
    <w:rsid w:val="009D16EE"/>
    <w:rsid w:val="009D1AD0"/>
    <w:rsid w:val="009D1D27"/>
    <w:rsid w:val="009D1E1A"/>
    <w:rsid w:val="009D1EC6"/>
    <w:rsid w:val="009D20DF"/>
    <w:rsid w:val="009D24DD"/>
    <w:rsid w:val="009D308B"/>
    <w:rsid w:val="009D30A3"/>
    <w:rsid w:val="009D34FF"/>
    <w:rsid w:val="009D391A"/>
    <w:rsid w:val="009D3E94"/>
    <w:rsid w:val="009D3EBB"/>
    <w:rsid w:val="009D42A4"/>
    <w:rsid w:val="009D4889"/>
    <w:rsid w:val="009D48F2"/>
    <w:rsid w:val="009D4986"/>
    <w:rsid w:val="009D4A88"/>
    <w:rsid w:val="009D4B5F"/>
    <w:rsid w:val="009D512D"/>
    <w:rsid w:val="009D51A2"/>
    <w:rsid w:val="009D51C8"/>
    <w:rsid w:val="009D5DB3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706"/>
    <w:rsid w:val="009E0869"/>
    <w:rsid w:val="009E140E"/>
    <w:rsid w:val="009E1B66"/>
    <w:rsid w:val="009E2AE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0DF"/>
    <w:rsid w:val="009E62A0"/>
    <w:rsid w:val="009E65F4"/>
    <w:rsid w:val="009E672B"/>
    <w:rsid w:val="009E68FC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12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629"/>
    <w:rsid w:val="00A03447"/>
    <w:rsid w:val="00A03955"/>
    <w:rsid w:val="00A03B42"/>
    <w:rsid w:val="00A04334"/>
    <w:rsid w:val="00A045AA"/>
    <w:rsid w:val="00A048CB"/>
    <w:rsid w:val="00A04A47"/>
    <w:rsid w:val="00A04B9D"/>
    <w:rsid w:val="00A05271"/>
    <w:rsid w:val="00A05627"/>
    <w:rsid w:val="00A05998"/>
    <w:rsid w:val="00A063B5"/>
    <w:rsid w:val="00A06D5B"/>
    <w:rsid w:val="00A06E15"/>
    <w:rsid w:val="00A07160"/>
    <w:rsid w:val="00A0757D"/>
    <w:rsid w:val="00A07F3C"/>
    <w:rsid w:val="00A10829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17836"/>
    <w:rsid w:val="00A17E39"/>
    <w:rsid w:val="00A2033B"/>
    <w:rsid w:val="00A20989"/>
    <w:rsid w:val="00A20CFE"/>
    <w:rsid w:val="00A20EB3"/>
    <w:rsid w:val="00A2161F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C9C"/>
    <w:rsid w:val="00A24E1A"/>
    <w:rsid w:val="00A25BDD"/>
    <w:rsid w:val="00A25E31"/>
    <w:rsid w:val="00A260E2"/>
    <w:rsid w:val="00A26943"/>
    <w:rsid w:val="00A2712B"/>
    <w:rsid w:val="00A278CC"/>
    <w:rsid w:val="00A27F62"/>
    <w:rsid w:val="00A3012C"/>
    <w:rsid w:val="00A3018E"/>
    <w:rsid w:val="00A30894"/>
    <w:rsid w:val="00A30C01"/>
    <w:rsid w:val="00A30FD1"/>
    <w:rsid w:val="00A315A6"/>
    <w:rsid w:val="00A3187C"/>
    <w:rsid w:val="00A31B2D"/>
    <w:rsid w:val="00A31C21"/>
    <w:rsid w:val="00A31D3A"/>
    <w:rsid w:val="00A33808"/>
    <w:rsid w:val="00A33B50"/>
    <w:rsid w:val="00A33D79"/>
    <w:rsid w:val="00A33E67"/>
    <w:rsid w:val="00A34424"/>
    <w:rsid w:val="00A34B47"/>
    <w:rsid w:val="00A34E9C"/>
    <w:rsid w:val="00A34F4B"/>
    <w:rsid w:val="00A35149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849"/>
    <w:rsid w:val="00A37AD6"/>
    <w:rsid w:val="00A37B19"/>
    <w:rsid w:val="00A37CFD"/>
    <w:rsid w:val="00A4038C"/>
    <w:rsid w:val="00A40731"/>
    <w:rsid w:val="00A41427"/>
    <w:rsid w:val="00A4193F"/>
    <w:rsid w:val="00A419AA"/>
    <w:rsid w:val="00A41CE4"/>
    <w:rsid w:val="00A4248B"/>
    <w:rsid w:val="00A4264A"/>
    <w:rsid w:val="00A439AD"/>
    <w:rsid w:val="00A43A5A"/>
    <w:rsid w:val="00A43BFB"/>
    <w:rsid w:val="00A44049"/>
    <w:rsid w:val="00A44146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7203"/>
    <w:rsid w:val="00A47369"/>
    <w:rsid w:val="00A47434"/>
    <w:rsid w:val="00A474A8"/>
    <w:rsid w:val="00A47DB9"/>
    <w:rsid w:val="00A50A31"/>
    <w:rsid w:val="00A50BC9"/>
    <w:rsid w:val="00A50C92"/>
    <w:rsid w:val="00A510FC"/>
    <w:rsid w:val="00A51691"/>
    <w:rsid w:val="00A51AB0"/>
    <w:rsid w:val="00A51C20"/>
    <w:rsid w:val="00A51FE4"/>
    <w:rsid w:val="00A52106"/>
    <w:rsid w:val="00A5239B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35"/>
    <w:rsid w:val="00A574EF"/>
    <w:rsid w:val="00A6014B"/>
    <w:rsid w:val="00A6022F"/>
    <w:rsid w:val="00A605FD"/>
    <w:rsid w:val="00A60A54"/>
    <w:rsid w:val="00A6152E"/>
    <w:rsid w:val="00A617F5"/>
    <w:rsid w:val="00A62009"/>
    <w:rsid w:val="00A62197"/>
    <w:rsid w:val="00A62495"/>
    <w:rsid w:val="00A6303C"/>
    <w:rsid w:val="00A63E1B"/>
    <w:rsid w:val="00A63E4F"/>
    <w:rsid w:val="00A642B0"/>
    <w:rsid w:val="00A64931"/>
    <w:rsid w:val="00A64DDB"/>
    <w:rsid w:val="00A6561D"/>
    <w:rsid w:val="00A65E0E"/>
    <w:rsid w:val="00A661E6"/>
    <w:rsid w:val="00A66727"/>
    <w:rsid w:val="00A66F82"/>
    <w:rsid w:val="00A675FA"/>
    <w:rsid w:val="00A7013D"/>
    <w:rsid w:val="00A70143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450"/>
    <w:rsid w:val="00A7298E"/>
    <w:rsid w:val="00A72F68"/>
    <w:rsid w:val="00A72FCD"/>
    <w:rsid w:val="00A73031"/>
    <w:rsid w:val="00A732F7"/>
    <w:rsid w:val="00A73413"/>
    <w:rsid w:val="00A7367F"/>
    <w:rsid w:val="00A738E5"/>
    <w:rsid w:val="00A747BE"/>
    <w:rsid w:val="00A748C3"/>
    <w:rsid w:val="00A74A63"/>
    <w:rsid w:val="00A74DEF"/>
    <w:rsid w:val="00A752AE"/>
    <w:rsid w:val="00A752F6"/>
    <w:rsid w:val="00A75754"/>
    <w:rsid w:val="00A7592C"/>
    <w:rsid w:val="00A75F4B"/>
    <w:rsid w:val="00A7656B"/>
    <w:rsid w:val="00A768A8"/>
    <w:rsid w:val="00A776E5"/>
    <w:rsid w:val="00A77979"/>
    <w:rsid w:val="00A779C0"/>
    <w:rsid w:val="00A77BD3"/>
    <w:rsid w:val="00A77E10"/>
    <w:rsid w:val="00A805A8"/>
    <w:rsid w:val="00A8098B"/>
    <w:rsid w:val="00A80B7D"/>
    <w:rsid w:val="00A810F9"/>
    <w:rsid w:val="00A813D6"/>
    <w:rsid w:val="00A81881"/>
    <w:rsid w:val="00A828B3"/>
    <w:rsid w:val="00A828BA"/>
    <w:rsid w:val="00A82E9A"/>
    <w:rsid w:val="00A830C3"/>
    <w:rsid w:val="00A83776"/>
    <w:rsid w:val="00A83A6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6D1C"/>
    <w:rsid w:val="00A872AA"/>
    <w:rsid w:val="00A87B63"/>
    <w:rsid w:val="00A87D4C"/>
    <w:rsid w:val="00A87DB3"/>
    <w:rsid w:val="00A87ECA"/>
    <w:rsid w:val="00A90A9B"/>
    <w:rsid w:val="00A90DA0"/>
    <w:rsid w:val="00A91311"/>
    <w:rsid w:val="00A9284F"/>
    <w:rsid w:val="00A928B5"/>
    <w:rsid w:val="00A92941"/>
    <w:rsid w:val="00A92F32"/>
    <w:rsid w:val="00A934EC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49C"/>
    <w:rsid w:val="00AA05EF"/>
    <w:rsid w:val="00AA1128"/>
    <w:rsid w:val="00AA1484"/>
    <w:rsid w:val="00AA2288"/>
    <w:rsid w:val="00AA22D3"/>
    <w:rsid w:val="00AA267C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843"/>
    <w:rsid w:val="00AA5400"/>
    <w:rsid w:val="00AA5401"/>
    <w:rsid w:val="00AA59D2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A79A3"/>
    <w:rsid w:val="00AB00D6"/>
    <w:rsid w:val="00AB01E4"/>
    <w:rsid w:val="00AB06E9"/>
    <w:rsid w:val="00AB0865"/>
    <w:rsid w:val="00AB1146"/>
    <w:rsid w:val="00AB1295"/>
    <w:rsid w:val="00AB137F"/>
    <w:rsid w:val="00AB15CC"/>
    <w:rsid w:val="00AB16AF"/>
    <w:rsid w:val="00AB1737"/>
    <w:rsid w:val="00AB1A82"/>
    <w:rsid w:val="00AB20C7"/>
    <w:rsid w:val="00AB268B"/>
    <w:rsid w:val="00AB292A"/>
    <w:rsid w:val="00AB2AEC"/>
    <w:rsid w:val="00AB2DAE"/>
    <w:rsid w:val="00AB3101"/>
    <w:rsid w:val="00AB3983"/>
    <w:rsid w:val="00AB4009"/>
    <w:rsid w:val="00AB4018"/>
    <w:rsid w:val="00AB4095"/>
    <w:rsid w:val="00AB4B67"/>
    <w:rsid w:val="00AB5388"/>
    <w:rsid w:val="00AB53D0"/>
    <w:rsid w:val="00AB5FD5"/>
    <w:rsid w:val="00AB61FE"/>
    <w:rsid w:val="00AB64A5"/>
    <w:rsid w:val="00AB6CCF"/>
    <w:rsid w:val="00AB6E9F"/>
    <w:rsid w:val="00AB7362"/>
    <w:rsid w:val="00AB7479"/>
    <w:rsid w:val="00AB7882"/>
    <w:rsid w:val="00AB79D6"/>
    <w:rsid w:val="00AC0A75"/>
    <w:rsid w:val="00AC0D58"/>
    <w:rsid w:val="00AC0ED8"/>
    <w:rsid w:val="00AC15C6"/>
    <w:rsid w:val="00AC2A98"/>
    <w:rsid w:val="00AC2E59"/>
    <w:rsid w:val="00AC2F08"/>
    <w:rsid w:val="00AC3186"/>
    <w:rsid w:val="00AC322C"/>
    <w:rsid w:val="00AC375C"/>
    <w:rsid w:val="00AC3C0A"/>
    <w:rsid w:val="00AC408E"/>
    <w:rsid w:val="00AC44DA"/>
    <w:rsid w:val="00AC4B4C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69C"/>
    <w:rsid w:val="00AD09D6"/>
    <w:rsid w:val="00AD10B0"/>
    <w:rsid w:val="00AD14C5"/>
    <w:rsid w:val="00AD18F6"/>
    <w:rsid w:val="00AD1A12"/>
    <w:rsid w:val="00AD1D49"/>
    <w:rsid w:val="00AD1D7C"/>
    <w:rsid w:val="00AD1E17"/>
    <w:rsid w:val="00AD1E7E"/>
    <w:rsid w:val="00AD2260"/>
    <w:rsid w:val="00AD2C1D"/>
    <w:rsid w:val="00AD3195"/>
    <w:rsid w:val="00AD3404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548"/>
    <w:rsid w:val="00AD7916"/>
    <w:rsid w:val="00AD7B49"/>
    <w:rsid w:val="00AE02B5"/>
    <w:rsid w:val="00AE04C6"/>
    <w:rsid w:val="00AE0628"/>
    <w:rsid w:val="00AE0945"/>
    <w:rsid w:val="00AE0BD3"/>
    <w:rsid w:val="00AE0D3C"/>
    <w:rsid w:val="00AE0FE0"/>
    <w:rsid w:val="00AE10EF"/>
    <w:rsid w:val="00AE142E"/>
    <w:rsid w:val="00AE16B5"/>
    <w:rsid w:val="00AE16FD"/>
    <w:rsid w:val="00AE1EE4"/>
    <w:rsid w:val="00AE2C04"/>
    <w:rsid w:val="00AE2D5E"/>
    <w:rsid w:val="00AE35A5"/>
    <w:rsid w:val="00AE3C8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CD0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445"/>
    <w:rsid w:val="00AF772B"/>
    <w:rsid w:val="00AF77DE"/>
    <w:rsid w:val="00B00194"/>
    <w:rsid w:val="00B00429"/>
    <w:rsid w:val="00B00F80"/>
    <w:rsid w:val="00B01149"/>
    <w:rsid w:val="00B01159"/>
    <w:rsid w:val="00B0116A"/>
    <w:rsid w:val="00B0134A"/>
    <w:rsid w:val="00B02814"/>
    <w:rsid w:val="00B02855"/>
    <w:rsid w:val="00B02CED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F83"/>
    <w:rsid w:val="00B06023"/>
    <w:rsid w:val="00B06337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68CD"/>
    <w:rsid w:val="00B17337"/>
    <w:rsid w:val="00B17CF9"/>
    <w:rsid w:val="00B20001"/>
    <w:rsid w:val="00B201FF"/>
    <w:rsid w:val="00B2177E"/>
    <w:rsid w:val="00B21817"/>
    <w:rsid w:val="00B21F9B"/>
    <w:rsid w:val="00B220AB"/>
    <w:rsid w:val="00B22300"/>
    <w:rsid w:val="00B22395"/>
    <w:rsid w:val="00B2284B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1CF3"/>
    <w:rsid w:val="00B32262"/>
    <w:rsid w:val="00B32F0F"/>
    <w:rsid w:val="00B33739"/>
    <w:rsid w:val="00B338FE"/>
    <w:rsid w:val="00B339EB"/>
    <w:rsid w:val="00B34223"/>
    <w:rsid w:val="00B3473B"/>
    <w:rsid w:val="00B349F7"/>
    <w:rsid w:val="00B34A2B"/>
    <w:rsid w:val="00B34FD7"/>
    <w:rsid w:val="00B35B96"/>
    <w:rsid w:val="00B35BA7"/>
    <w:rsid w:val="00B35DEC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401FA"/>
    <w:rsid w:val="00B40A7E"/>
    <w:rsid w:val="00B40BCF"/>
    <w:rsid w:val="00B41762"/>
    <w:rsid w:val="00B41767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779"/>
    <w:rsid w:val="00B447B2"/>
    <w:rsid w:val="00B44C21"/>
    <w:rsid w:val="00B453C5"/>
    <w:rsid w:val="00B45D51"/>
    <w:rsid w:val="00B4615C"/>
    <w:rsid w:val="00B462DB"/>
    <w:rsid w:val="00B46343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0EC1"/>
    <w:rsid w:val="00B510FA"/>
    <w:rsid w:val="00B5115A"/>
    <w:rsid w:val="00B512ED"/>
    <w:rsid w:val="00B513A8"/>
    <w:rsid w:val="00B51985"/>
    <w:rsid w:val="00B51C56"/>
    <w:rsid w:val="00B53397"/>
    <w:rsid w:val="00B5342D"/>
    <w:rsid w:val="00B539FB"/>
    <w:rsid w:val="00B53C9F"/>
    <w:rsid w:val="00B53E56"/>
    <w:rsid w:val="00B53F15"/>
    <w:rsid w:val="00B54EF3"/>
    <w:rsid w:val="00B55709"/>
    <w:rsid w:val="00B55931"/>
    <w:rsid w:val="00B57204"/>
    <w:rsid w:val="00B57485"/>
    <w:rsid w:val="00B575F1"/>
    <w:rsid w:val="00B6001D"/>
    <w:rsid w:val="00B6059C"/>
    <w:rsid w:val="00B60AC8"/>
    <w:rsid w:val="00B60B10"/>
    <w:rsid w:val="00B60B95"/>
    <w:rsid w:val="00B60EEF"/>
    <w:rsid w:val="00B614AF"/>
    <w:rsid w:val="00B61527"/>
    <w:rsid w:val="00B616F9"/>
    <w:rsid w:val="00B619EF"/>
    <w:rsid w:val="00B61BB9"/>
    <w:rsid w:val="00B623A7"/>
    <w:rsid w:val="00B62DFB"/>
    <w:rsid w:val="00B63354"/>
    <w:rsid w:val="00B639B4"/>
    <w:rsid w:val="00B639EC"/>
    <w:rsid w:val="00B63B4C"/>
    <w:rsid w:val="00B64013"/>
    <w:rsid w:val="00B64257"/>
    <w:rsid w:val="00B6446C"/>
    <w:rsid w:val="00B64689"/>
    <w:rsid w:val="00B64A1D"/>
    <w:rsid w:val="00B64AB4"/>
    <w:rsid w:val="00B65472"/>
    <w:rsid w:val="00B65D1E"/>
    <w:rsid w:val="00B66C26"/>
    <w:rsid w:val="00B66D82"/>
    <w:rsid w:val="00B66EA5"/>
    <w:rsid w:val="00B676E8"/>
    <w:rsid w:val="00B67A4B"/>
    <w:rsid w:val="00B67D2C"/>
    <w:rsid w:val="00B70271"/>
    <w:rsid w:val="00B7131D"/>
    <w:rsid w:val="00B71A44"/>
    <w:rsid w:val="00B72637"/>
    <w:rsid w:val="00B72C65"/>
    <w:rsid w:val="00B72FBE"/>
    <w:rsid w:val="00B73104"/>
    <w:rsid w:val="00B73278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B57"/>
    <w:rsid w:val="00B80177"/>
    <w:rsid w:val="00B801D9"/>
    <w:rsid w:val="00B805F1"/>
    <w:rsid w:val="00B809D3"/>
    <w:rsid w:val="00B80A32"/>
    <w:rsid w:val="00B80D10"/>
    <w:rsid w:val="00B80D1B"/>
    <w:rsid w:val="00B81270"/>
    <w:rsid w:val="00B8188E"/>
    <w:rsid w:val="00B82226"/>
    <w:rsid w:val="00B82E10"/>
    <w:rsid w:val="00B8305D"/>
    <w:rsid w:val="00B83E2E"/>
    <w:rsid w:val="00B8414E"/>
    <w:rsid w:val="00B847B6"/>
    <w:rsid w:val="00B84B7D"/>
    <w:rsid w:val="00B84CF7"/>
    <w:rsid w:val="00B84D28"/>
    <w:rsid w:val="00B850DC"/>
    <w:rsid w:val="00B85145"/>
    <w:rsid w:val="00B857EF"/>
    <w:rsid w:val="00B8635E"/>
    <w:rsid w:val="00B868F8"/>
    <w:rsid w:val="00B86E8F"/>
    <w:rsid w:val="00B876C8"/>
    <w:rsid w:val="00B87820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414"/>
    <w:rsid w:val="00B936FD"/>
    <w:rsid w:val="00B937E4"/>
    <w:rsid w:val="00B94212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53"/>
    <w:rsid w:val="00B97ACC"/>
    <w:rsid w:val="00B97CA1"/>
    <w:rsid w:val="00BA04C9"/>
    <w:rsid w:val="00BA05F3"/>
    <w:rsid w:val="00BA091D"/>
    <w:rsid w:val="00BA0AD2"/>
    <w:rsid w:val="00BA0CDD"/>
    <w:rsid w:val="00BA0E91"/>
    <w:rsid w:val="00BA0FF9"/>
    <w:rsid w:val="00BA1083"/>
    <w:rsid w:val="00BA1341"/>
    <w:rsid w:val="00BA13FF"/>
    <w:rsid w:val="00BA1582"/>
    <w:rsid w:val="00BA19A4"/>
    <w:rsid w:val="00BA1A62"/>
    <w:rsid w:val="00BA1C26"/>
    <w:rsid w:val="00BA2092"/>
    <w:rsid w:val="00BA20ED"/>
    <w:rsid w:val="00BA237C"/>
    <w:rsid w:val="00BA24C3"/>
    <w:rsid w:val="00BA254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885"/>
    <w:rsid w:val="00BA692C"/>
    <w:rsid w:val="00BA6D12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8C0"/>
    <w:rsid w:val="00BB2B80"/>
    <w:rsid w:val="00BB315F"/>
    <w:rsid w:val="00BB3D35"/>
    <w:rsid w:val="00BB42FB"/>
    <w:rsid w:val="00BB4398"/>
    <w:rsid w:val="00BB44EB"/>
    <w:rsid w:val="00BB46A1"/>
    <w:rsid w:val="00BB4F88"/>
    <w:rsid w:val="00BB5445"/>
    <w:rsid w:val="00BB582D"/>
    <w:rsid w:val="00BB5E8E"/>
    <w:rsid w:val="00BB6071"/>
    <w:rsid w:val="00BB64C9"/>
    <w:rsid w:val="00BB7573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06E"/>
    <w:rsid w:val="00BC52E5"/>
    <w:rsid w:val="00BC65DD"/>
    <w:rsid w:val="00BC7027"/>
    <w:rsid w:val="00BC71CA"/>
    <w:rsid w:val="00BC7772"/>
    <w:rsid w:val="00BC78B0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4CF1"/>
    <w:rsid w:val="00BD4F2E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D794E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474"/>
    <w:rsid w:val="00BE284F"/>
    <w:rsid w:val="00BE29DF"/>
    <w:rsid w:val="00BE2C77"/>
    <w:rsid w:val="00BE2DB3"/>
    <w:rsid w:val="00BE2DCF"/>
    <w:rsid w:val="00BE313C"/>
    <w:rsid w:val="00BE33DF"/>
    <w:rsid w:val="00BE34EC"/>
    <w:rsid w:val="00BE3640"/>
    <w:rsid w:val="00BE475C"/>
    <w:rsid w:val="00BE4952"/>
    <w:rsid w:val="00BE4C60"/>
    <w:rsid w:val="00BE4E45"/>
    <w:rsid w:val="00BE52D0"/>
    <w:rsid w:val="00BE5B60"/>
    <w:rsid w:val="00BE5BBF"/>
    <w:rsid w:val="00BE641F"/>
    <w:rsid w:val="00BE7042"/>
    <w:rsid w:val="00BE70FF"/>
    <w:rsid w:val="00BE72CD"/>
    <w:rsid w:val="00BE73A5"/>
    <w:rsid w:val="00BE7977"/>
    <w:rsid w:val="00BF00A6"/>
    <w:rsid w:val="00BF02E3"/>
    <w:rsid w:val="00BF03F3"/>
    <w:rsid w:val="00BF03FB"/>
    <w:rsid w:val="00BF0724"/>
    <w:rsid w:val="00BF0EB2"/>
    <w:rsid w:val="00BF1A0B"/>
    <w:rsid w:val="00BF1A53"/>
    <w:rsid w:val="00BF29C7"/>
    <w:rsid w:val="00BF2C77"/>
    <w:rsid w:val="00BF3E9B"/>
    <w:rsid w:val="00BF4A31"/>
    <w:rsid w:val="00BF4BEB"/>
    <w:rsid w:val="00BF4F0B"/>
    <w:rsid w:val="00BF553C"/>
    <w:rsid w:val="00BF5ACD"/>
    <w:rsid w:val="00BF5B02"/>
    <w:rsid w:val="00BF5F68"/>
    <w:rsid w:val="00BF5F9C"/>
    <w:rsid w:val="00BF631B"/>
    <w:rsid w:val="00BF6521"/>
    <w:rsid w:val="00BF65A2"/>
    <w:rsid w:val="00BF6861"/>
    <w:rsid w:val="00BF6C40"/>
    <w:rsid w:val="00BF7444"/>
    <w:rsid w:val="00BF7855"/>
    <w:rsid w:val="00BF7A71"/>
    <w:rsid w:val="00BF7CB9"/>
    <w:rsid w:val="00BF7D29"/>
    <w:rsid w:val="00C0005A"/>
    <w:rsid w:val="00C00115"/>
    <w:rsid w:val="00C00767"/>
    <w:rsid w:val="00C00CCA"/>
    <w:rsid w:val="00C00F15"/>
    <w:rsid w:val="00C0123B"/>
    <w:rsid w:val="00C01B68"/>
    <w:rsid w:val="00C028A8"/>
    <w:rsid w:val="00C02F8B"/>
    <w:rsid w:val="00C03E12"/>
    <w:rsid w:val="00C040E3"/>
    <w:rsid w:val="00C04164"/>
    <w:rsid w:val="00C04866"/>
    <w:rsid w:val="00C04A63"/>
    <w:rsid w:val="00C04AB2"/>
    <w:rsid w:val="00C05247"/>
    <w:rsid w:val="00C052C6"/>
    <w:rsid w:val="00C05A4E"/>
    <w:rsid w:val="00C05D40"/>
    <w:rsid w:val="00C0602A"/>
    <w:rsid w:val="00C069B9"/>
    <w:rsid w:val="00C06F95"/>
    <w:rsid w:val="00C07101"/>
    <w:rsid w:val="00C07D45"/>
    <w:rsid w:val="00C10238"/>
    <w:rsid w:val="00C11236"/>
    <w:rsid w:val="00C11261"/>
    <w:rsid w:val="00C1178F"/>
    <w:rsid w:val="00C1251E"/>
    <w:rsid w:val="00C125D5"/>
    <w:rsid w:val="00C12AAF"/>
    <w:rsid w:val="00C134BF"/>
    <w:rsid w:val="00C13691"/>
    <w:rsid w:val="00C13DEB"/>
    <w:rsid w:val="00C13F46"/>
    <w:rsid w:val="00C145F8"/>
    <w:rsid w:val="00C14CFD"/>
    <w:rsid w:val="00C14D95"/>
    <w:rsid w:val="00C14F60"/>
    <w:rsid w:val="00C155A5"/>
    <w:rsid w:val="00C157B0"/>
    <w:rsid w:val="00C15914"/>
    <w:rsid w:val="00C16321"/>
    <w:rsid w:val="00C17241"/>
    <w:rsid w:val="00C17338"/>
    <w:rsid w:val="00C174A5"/>
    <w:rsid w:val="00C17670"/>
    <w:rsid w:val="00C179B0"/>
    <w:rsid w:val="00C17C52"/>
    <w:rsid w:val="00C20800"/>
    <w:rsid w:val="00C20E64"/>
    <w:rsid w:val="00C21716"/>
    <w:rsid w:val="00C21CF4"/>
    <w:rsid w:val="00C21DF5"/>
    <w:rsid w:val="00C22111"/>
    <w:rsid w:val="00C221A3"/>
    <w:rsid w:val="00C222C7"/>
    <w:rsid w:val="00C22490"/>
    <w:rsid w:val="00C22592"/>
    <w:rsid w:val="00C22612"/>
    <w:rsid w:val="00C22954"/>
    <w:rsid w:val="00C22C2E"/>
    <w:rsid w:val="00C23092"/>
    <w:rsid w:val="00C230A0"/>
    <w:rsid w:val="00C232CF"/>
    <w:rsid w:val="00C23550"/>
    <w:rsid w:val="00C23A61"/>
    <w:rsid w:val="00C243A2"/>
    <w:rsid w:val="00C24DA7"/>
    <w:rsid w:val="00C25DCF"/>
    <w:rsid w:val="00C25FD2"/>
    <w:rsid w:val="00C25FD8"/>
    <w:rsid w:val="00C265BA"/>
    <w:rsid w:val="00C27307"/>
    <w:rsid w:val="00C27F42"/>
    <w:rsid w:val="00C3001C"/>
    <w:rsid w:val="00C307DE"/>
    <w:rsid w:val="00C3085D"/>
    <w:rsid w:val="00C310C5"/>
    <w:rsid w:val="00C31703"/>
    <w:rsid w:val="00C31842"/>
    <w:rsid w:val="00C31CD0"/>
    <w:rsid w:val="00C31FAA"/>
    <w:rsid w:val="00C324A6"/>
    <w:rsid w:val="00C3275C"/>
    <w:rsid w:val="00C327ED"/>
    <w:rsid w:val="00C32B70"/>
    <w:rsid w:val="00C33020"/>
    <w:rsid w:val="00C33173"/>
    <w:rsid w:val="00C335F3"/>
    <w:rsid w:val="00C33789"/>
    <w:rsid w:val="00C33E42"/>
    <w:rsid w:val="00C348A1"/>
    <w:rsid w:val="00C34A10"/>
    <w:rsid w:val="00C34B2A"/>
    <w:rsid w:val="00C35176"/>
    <w:rsid w:val="00C352F7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AAB"/>
    <w:rsid w:val="00C46DB7"/>
    <w:rsid w:val="00C47011"/>
    <w:rsid w:val="00C474CD"/>
    <w:rsid w:val="00C47B13"/>
    <w:rsid w:val="00C47C79"/>
    <w:rsid w:val="00C5108D"/>
    <w:rsid w:val="00C510CA"/>
    <w:rsid w:val="00C5122D"/>
    <w:rsid w:val="00C51268"/>
    <w:rsid w:val="00C51F2D"/>
    <w:rsid w:val="00C521EC"/>
    <w:rsid w:val="00C524D7"/>
    <w:rsid w:val="00C52FBD"/>
    <w:rsid w:val="00C534C6"/>
    <w:rsid w:val="00C538EB"/>
    <w:rsid w:val="00C53B3A"/>
    <w:rsid w:val="00C53BEC"/>
    <w:rsid w:val="00C53E3C"/>
    <w:rsid w:val="00C54008"/>
    <w:rsid w:val="00C54099"/>
    <w:rsid w:val="00C540B4"/>
    <w:rsid w:val="00C540C9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E04"/>
    <w:rsid w:val="00C56F7A"/>
    <w:rsid w:val="00C57AFF"/>
    <w:rsid w:val="00C57DBF"/>
    <w:rsid w:val="00C601B0"/>
    <w:rsid w:val="00C603B0"/>
    <w:rsid w:val="00C60759"/>
    <w:rsid w:val="00C60F5E"/>
    <w:rsid w:val="00C61008"/>
    <w:rsid w:val="00C6118D"/>
    <w:rsid w:val="00C620B4"/>
    <w:rsid w:val="00C62993"/>
    <w:rsid w:val="00C62A18"/>
    <w:rsid w:val="00C62C8B"/>
    <w:rsid w:val="00C63064"/>
    <w:rsid w:val="00C630B4"/>
    <w:rsid w:val="00C634C4"/>
    <w:rsid w:val="00C63855"/>
    <w:rsid w:val="00C63886"/>
    <w:rsid w:val="00C639BF"/>
    <w:rsid w:val="00C63A59"/>
    <w:rsid w:val="00C64674"/>
    <w:rsid w:val="00C64683"/>
    <w:rsid w:val="00C651BC"/>
    <w:rsid w:val="00C652B3"/>
    <w:rsid w:val="00C652F1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F58"/>
    <w:rsid w:val="00C6728B"/>
    <w:rsid w:val="00C675CE"/>
    <w:rsid w:val="00C677D0"/>
    <w:rsid w:val="00C678BB"/>
    <w:rsid w:val="00C67D99"/>
    <w:rsid w:val="00C67FD4"/>
    <w:rsid w:val="00C70013"/>
    <w:rsid w:val="00C7027E"/>
    <w:rsid w:val="00C702FB"/>
    <w:rsid w:val="00C70A2C"/>
    <w:rsid w:val="00C70ED6"/>
    <w:rsid w:val="00C710CC"/>
    <w:rsid w:val="00C7113D"/>
    <w:rsid w:val="00C71393"/>
    <w:rsid w:val="00C715A9"/>
    <w:rsid w:val="00C71AAB"/>
    <w:rsid w:val="00C72593"/>
    <w:rsid w:val="00C727C1"/>
    <w:rsid w:val="00C72C6B"/>
    <w:rsid w:val="00C72EC9"/>
    <w:rsid w:val="00C734AE"/>
    <w:rsid w:val="00C73659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0F2"/>
    <w:rsid w:val="00C863AF"/>
    <w:rsid w:val="00C86B14"/>
    <w:rsid w:val="00C8736B"/>
    <w:rsid w:val="00C8755E"/>
    <w:rsid w:val="00C876B4"/>
    <w:rsid w:val="00C87CD8"/>
    <w:rsid w:val="00C903B4"/>
    <w:rsid w:val="00C9043F"/>
    <w:rsid w:val="00C90471"/>
    <w:rsid w:val="00C904B3"/>
    <w:rsid w:val="00C909DF"/>
    <w:rsid w:val="00C90BEE"/>
    <w:rsid w:val="00C90D42"/>
    <w:rsid w:val="00C911AB"/>
    <w:rsid w:val="00C915DD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B82"/>
    <w:rsid w:val="00C93E01"/>
    <w:rsid w:val="00C93E46"/>
    <w:rsid w:val="00C943FB"/>
    <w:rsid w:val="00C95044"/>
    <w:rsid w:val="00C95146"/>
    <w:rsid w:val="00C9545D"/>
    <w:rsid w:val="00C95601"/>
    <w:rsid w:val="00C957C0"/>
    <w:rsid w:val="00C957F7"/>
    <w:rsid w:val="00C95A33"/>
    <w:rsid w:val="00C96302"/>
    <w:rsid w:val="00C96643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6CA"/>
    <w:rsid w:val="00CA6964"/>
    <w:rsid w:val="00CA69DB"/>
    <w:rsid w:val="00CA6ED6"/>
    <w:rsid w:val="00CA708F"/>
    <w:rsid w:val="00CA70A7"/>
    <w:rsid w:val="00CA7AC7"/>
    <w:rsid w:val="00CA7AD3"/>
    <w:rsid w:val="00CB0058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B71"/>
    <w:rsid w:val="00CB4C0D"/>
    <w:rsid w:val="00CB4CEF"/>
    <w:rsid w:val="00CB5100"/>
    <w:rsid w:val="00CB5329"/>
    <w:rsid w:val="00CB53EA"/>
    <w:rsid w:val="00CB5EA0"/>
    <w:rsid w:val="00CB619F"/>
    <w:rsid w:val="00CB648F"/>
    <w:rsid w:val="00CB67B4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6AF"/>
    <w:rsid w:val="00CC2A51"/>
    <w:rsid w:val="00CC2AC5"/>
    <w:rsid w:val="00CC2EDC"/>
    <w:rsid w:val="00CC3196"/>
    <w:rsid w:val="00CC32EA"/>
    <w:rsid w:val="00CC3393"/>
    <w:rsid w:val="00CC364C"/>
    <w:rsid w:val="00CC36F8"/>
    <w:rsid w:val="00CC388F"/>
    <w:rsid w:val="00CC38D7"/>
    <w:rsid w:val="00CC39F4"/>
    <w:rsid w:val="00CC3B7B"/>
    <w:rsid w:val="00CC3E67"/>
    <w:rsid w:val="00CC4583"/>
    <w:rsid w:val="00CC4C8B"/>
    <w:rsid w:val="00CC5261"/>
    <w:rsid w:val="00CC54E1"/>
    <w:rsid w:val="00CC566F"/>
    <w:rsid w:val="00CC58DF"/>
    <w:rsid w:val="00CC58EF"/>
    <w:rsid w:val="00CC5A6D"/>
    <w:rsid w:val="00CC5D88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741"/>
    <w:rsid w:val="00CD28B4"/>
    <w:rsid w:val="00CD29C6"/>
    <w:rsid w:val="00CD2D0E"/>
    <w:rsid w:val="00CD3050"/>
    <w:rsid w:val="00CD312C"/>
    <w:rsid w:val="00CD34C5"/>
    <w:rsid w:val="00CD44E9"/>
    <w:rsid w:val="00CD461B"/>
    <w:rsid w:val="00CD492D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7E9"/>
    <w:rsid w:val="00CE1853"/>
    <w:rsid w:val="00CE1D54"/>
    <w:rsid w:val="00CE217C"/>
    <w:rsid w:val="00CE24E5"/>
    <w:rsid w:val="00CE263E"/>
    <w:rsid w:val="00CE266F"/>
    <w:rsid w:val="00CE352E"/>
    <w:rsid w:val="00CE37E4"/>
    <w:rsid w:val="00CE40F3"/>
    <w:rsid w:val="00CE41BF"/>
    <w:rsid w:val="00CE43CA"/>
    <w:rsid w:val="00CE47C1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0"/>
    <w:rsid w:val="00CE7873"/>
    <w:rsid w:val="00CE7C6F"/>
    <w:rsid w:val="00CE7F2F"/>
    <w:rsid w:val="00CF030B"/>
    <w:rsid w:val="00CF0699"/>
    <w:rsid w:val="00CF09D3"/>
    <w:rsid w:val="00CF0AA4"/>
    <w:rsid w:val="00CF0ED0"/>
    <w:rsid w:val="00CF12F8"/>
    <w:rsid w:val="00CF1850"/>
    <w:rsid w:val="00CF186A"/>
    <w:rsid w:val="00CF2467"/>
    <w:rsid w:val="00CF2518"/>
    <w:rsid w:val="00CF2947"/>
    <w:rsid w:val="00CF2A81"/>
    <w:rsid w:val="00CF2AB0"/>
    <w:rsid w:val="00CF2AF4"/>
    <w:rsid w:val="00CF2B0E"/>
    <w:rsid w:val="00CF2C98"/>
    <w:rsid w:val="00CF2F9C"/>
    <w:rsid w:val="00CF3DDA"/>
    <w:rsid w:val="00CF435D"/>
    <w:rsid w:val="00CF4AC5"/>
    <w:rsid w:val="00CF4E71"/>
    <w:rsid w:val="00CF598C"/>
    <w:rsid w:val="00CF5CC7"/>
    <w:rsid w:val="00CF5D14"/>
    <w:rsid w:val="00CF5E2C"/>
    <w:rsid w:val="00CF65C9"/>
    <w:rsid w:val="00CF6B69"/>
    <w:rsid w:val="00CF7BBF"/>
    <w:rsid w:val="00CF7C53"/>
    <w:rsid w:val="00CF7DF9"/>
    <w:rsid w:val="00CF7E94"/>
    <w:rsid w:val="00D004C7"/>
    <w:rsid w:val="00D00D2A"/>
    <w:rsid w:val="00D00DAC"/>
    <w:rsid w:val="00D018E6"/>
    <w:rsid w:val="00D01FC4"/>
    <w:rsid w:val="00D024BB"/>
    <w:rsid w:val="00D03BA0"/>
    <w:rsid w:val="00D03D59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308"/>
    <w:rsid w:val="00D07472"/>
    <w:rsid w:val="00D074D2"/>
    <w:rsid w:val="00D07CEA"/>
    <w:rsid w:val="00D100D8"/>
    <w:rsid w:val="00D10262"/>
    <w:rsid w:val="00D106BD"/>
    <w:rsid w:val="00D10C8C"/>
    <w:rsid w:val="00D10D21"/>
    <w:rsid w:val="00D11763"/>
    <w:rsid w:val="00D11B4A"/>
    <w:rsid w:val="00D12044"/>
    <w:rsid w:val="00D120DA"/>
    <w:rsid w:val="00D12132"/>
    <w:rsid w:val="00D12A46"/>
    <w:rsid w:val="00D12A78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17D00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92B"/>
    <w:rsid w:val="00D22AB4"/>
    <w:rsid w:val="00D235DF"/>
    <w:rsid w:val="00D238F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7CC"/>
    <w:rsid w:val="00D30814"/>
    <w:rsid w:val="00D308D0"/>
    <w:rsid w:val="00D31B31"/>
    <w:rsid w:val="00D31ED9"/>
    <w:rsid w:val="00D323BA"/>
    <w:rsid w:val="00D3246E"/>
    <w:rsid w:val="00D325C8"/>
    <w:rsid w:val="00D32BAB"/>
    <w:rsid w:val="00D32BCF"/>
    <w:rsid w:val="00D33D44"/>
    <w:rsid w:val="00D34004"/>
    <w:rsid w:val="00D349E8"/>
    <w:rsid w:val="00D34B33"/>
    <w:rsid w:val="00D34BFB"/>
    <w:rsid w:val="00D351A8"/>
    <w:rsid w:val="00D352AF"/>
    <w:rsid w:val="00D353CF"/>
    <w:rsid w:val="00D35AF9"/>
    <w:rsid w:val="00D36991"/>
    <w:rsid w:val="00D36A5B"/>
    <w:rsid w:val="00D36CC8"/>
    <w:rsid w:val="00D37498"/>
    <w:rsid w:val="00D374AC"/>
    <w:rsid w:val="00D37509"/>
    <w:rsid w:val="00D37941"/>
    <w:rsid w:val="00D37D52"/>
    <w:rsid w:val="00D37E89"/>
    <w:rsid w:val="00D4056E"/>
    <w:rsid w:val="00D40665"/>
    <w:rsid w:val="00D41128"/>
    <w:rsid w:val="00D41327"/>
    <w:rsid w:val="00D41E57"/>
    <w:rsid w:val="00D4263E"/>
    <w:rsid w:val="00D428CD"/>
    <w:rsid w:val="00D43F7E"/>
    <w:rsid w:val="00D441B2"/>
    <w:rsid w:val="00D44310"/>
    <w:rsid w:val="00D448E4"/>
    <w:rsid w:val="00D453BD"/>
    <w:rsid w:val="00D453E3"/>
    <w:rsid w:val="00D455B7"/>
    <w:rsid w:val="00D45AC3"/>
    <w:rsid w:val="00D45C09"/>
    <w:rsid w:val="00D45C33"/>
    <w:rsid w:val="00D46AE6"/>
    <w:rsid w:val="00D46F00"/>
    <w:rsid w:val="00D47820"/>
    <w:rsid w:val="00D47A9B"/>
    <w:rsid w:val="00D50AC9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BEC"/>
    <w:rsid w:val="00D53FC5"/>
    <w:rsid w:val="00D544A3"/>
    <w:rsid w:val="00D5472D"/>
    <w:rsid w:val="00D54F43"/>
    <w:rsid w:val="00D54F70"/>
    <w:rsid w:val="00D5579B"/>
    <w:rsid w:val="00D55B7F"/>
    <w:rsid w:val="00D5658E"/>
    <w:rsid w:val="00D56673"/>
    <w:rsid w:val="00D56747"/>
    <w:rsid w:val="00D567D1"/>
    <w:rsid w:val="00D56937"/>
    <w:rsid w:val="00D56A71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766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3F36"/>
    <w:rsid w:val="00D7465E"/>
    <w:rsid w:val="00D74F26"/>
    <w:rsid w:val="00D75601"/>
    <w:rsid w:val="00D75A9C"/>
    <w:rsid w:val="00D75BF5"/>
    <w:rsid w:val="00D75F42"/>
    <w:rsid w:val="00D76028"/>
    <w:rsid w:val="00D76DA1"/>
    <w:rsid w:val="00D76ECA"/>
    <w:rsid w:val="00D771FA"/>
    <w:rsid w:val="00D7727D"/>
    <w:rsid w:val="00D777A1"/>
    <w:rsid w:val="00D77A43"/>
    <w:rsid w:val="00D77E33"/>
    <w:rsid w:val="00D80389"/>
    <w:rsid w:val="00D8043B"/>
    <w:rsid w:val="00D80AA9"/>
    <w:rsid w:val="00D81485"/>
    <w:rsid w:val="00D818DB"/>
    <w:rsid w:val="00D820F9"/>
    <w:rsid w:val="00D82320"/>
    <w:rsid w:val="00D8294A"/>
    <w:rsid w:val="00D8295F"/>
    <w:rsid w:val="00D82D07"/>
    <w:rsid w:val="00D82E5C"/>
    <w:rsid w:val="00D83880"/>
    <w:rsid w:val="00D839AE"/>
    <w:rsid w:val="00D83AAB"/>
    <w:rsid w:val="00D83CED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0EB8"/>
    <w:rsid w:val="00D91092"/>
    <w:rsid w:val="00D910C5"/>
    <w:rsid w:val="00D91374"/>
    <w:rsid w:val="00D916CA"/>
    <w:rsid w:val="00D91F66"/>
    <w:rsid w:val="00D9231F"/>
    <w:rsid w:val="00D92D9E"/>
    <w:rsid w:val="00D92FBF"/>
    <w:rsid w:val="00D92FD5"/>
    <w:rsid w:val="00D93593"/>
    <w:rsid w:val="00D94343"/>
    <w:rsid w:val="00D9436E"/>
    <w:rsid w:val="00D9476C"/>
    <w:rsid w:val="00D951D0"/>
    <w:rsid w:val="00D952A5"/>
    <w:rsid w:val="00D95672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3082"/>
    <w:rsid w:val="00DA31CF"/>
    <w:rsid w:val="00DA32FB"/>
    <w:rsid w:val="00DA4065"/>
    <w:rsid w:val="00DA4835"/>
    <w:rsid w:val="00DA4CA3"/>
    <w:rsid w:val="00DA53E8"/>
    <w:rsid w:val="00DA56E2"/>
    <w:rsid w:val="00DA58AE"/>
    <w:rsid w:val="00DA6061"/>
    <w:rsid w:val="00DA607C"/>
    <w:rsid w:val="00DA60BF"/>
    <w:rsid w:val="00DA68FB"/>
    <w:rsid w:val="00DA6DD2"/>
    <w:rsid w:val="00DA6F0A"/>
    <w:rsid w:val="00DA7476"/>
    <w:rsid w:val="00DA7920"/>
    <w:rsid w:val="00DA7972"/>
    <w:rsid w:val="00DA7B05"/>
    <w:rsid w:val="00DB0323"/>
    <w:rsid w:val="00DB04B9"/>
    <w:rsid w:val="00DB0685"/>
    <w:rsid w:val="00DB0A84"/>
    <w:rsid w:val="00DB20CA"/>
    <w:rsid w:val="00DB2926"/>
    <w:rsid w:val="00DB2AD0"/>
    <w:rsid w:val="00DB2D40"/>
    <w:rsid w:val="00DB2D4F"/>
    <w:rsid w:val="00DB3085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76E"/>
    <w:rsid w:val="00DB68C9"/>
    <w:rsid w:val="00DB76B8"/>
    <w:rsid w:val="00DB78B5"/>
    <w:rsid w:val="00DB7B50"/>
    <w:rsid w:val="00DC00F6"/>
    <w:rsid w:val="00DC02D4"/>
    <w:rsid w:val="00DC02DF"/>
    <w:rsid w:val="00DC0CF7"/>
    <w:rsid w:val="00DC133C"/>
    <w:rsid w:val="00DC151F"/>
    <w:rsid w:val="00DC1779"/>
    <w:rsid w:val="00DC1A60"/>
    <w:rsid w:val="00DC1CB5"/>
    <w:rsid w:val="00DC1D33"/>
    <w:rsid w:val="00DC1F28"/>
    <w:rsid w:val="00DC26EB"/>
    <w:rsid w:val="00DC2AE4"/>
    <w:rsid w:val="00DC2E44"/>
    <w:rsid w:val="00DC30E2"/>
    <w:rsid w:val="00DC3233"/>
    <w:rsid w:val="00DC4018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18C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E82"/>
    <w:rsid w:val="00DD5F6E"/>
    <w:rsid w:val="00DD5F81"/>
    <w:rsid w:val="00DD6950"/>
    <w:rsid w:val="00DD6B4C"/>
    <w:rsid w:val="00DD6D16"/>
    <w:rsid w:val="00DD6E14"/>
    <w:rsid w:val="00DD6E58"/>
    <w:rsid w:val="00DD71BE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297"/>
    <w:rsid w:val="00DE436D"/>
    <w:rsid w:val="00DE4D50"/>
    <w:rsid w:val="00DE5120"/>
    <w:rsid w:val="00DE5EE3"/>
    <w:rsid w:val="00DE68CD"/>
    <w:rsid w:val="00DE694A"/>
    <w:rsid w:val="00DE699E"/>
    <w:rsid w:val="00DE6BAF"/>
    <w:rsid w:val="00DE7E72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347B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5AC"/>
    <w:rsid w:val="00DF57AD"/>
    <w:rsid w:val="00DF5876"/>
    <w:rsid w:val="00DF5EF5"/>
    <w:rsid w:val="00DF677B"/>
    <w:rsid w:val="00DF69F6"/>
    <w:rsid w:val="00DF7411"/>
    <w:rsid w:val="00DF74BD"/>
    <w:rsid w:val="00DF771A"/>
    <w:rsid w:val="00DF77FC"/>
    <w:rsid w:val="00DF7888"/>
    <w:rsid w:val="00DF7A08"/>
    <w:rsid w:val="00DF7DA3"/>
    <w:rsid w:val="00E011EB"/>
    <w:rsid w:val="00E01242"/>
    <w:rsid w:val="00E012A6"/>
    <w:rsid w:val="00E013C1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1A69"/>
    <w:rsid w:val="00E11EBE"/>
    <w:rsid w:val="00E12112"/>
    <w:rsid w:val="00E12376"/>
    <w:rsid w:val="00E12A9A"/>
    <w:rsid w:val="00E12DDD"/>
    <w:rsid w:val="00E13022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C8"/>
    <w:rsid w:val="00E1529B"/>
    <w:rsid w:val="00E15310"/>
    <w:rsid w:val="00E154E2"/>
    <w:rsid w:val="00E155CE"/>
    <w:rsid w:val="00E1588A"/>
    <w:rsid w:val="00E15F21"/>
    <w:rsid w:val="00E16255"/>
    <w:rsid w:val="00E1638D"/>
    <w:rsid w:val="00E16C97"/>
    <w:rsid w:val="00E16F8D"/>
    <w:rsid w:val="00E174F6"/>
    <w:rsid w:val="00E17A87"/>
    <w:rsid w:val="00E17C67"/>
    <w:rsid w:val="00E200BC"/>
    <w:rsid w:val="00E20690"/>
    <w:rsid w:val="00E20707"/>
    <w:rsid w:val="00E209ED"/>
    <w:rsid w:val="00E20CFE"/>
    <w:rsid w:val="00E212FF"/>
    <w:rsid w:val="00E21374"/>
    <w:rsid w:val="00E2194E"/>
    <w:rsid w:val="00E2201D"/>
    <w:rsid w:val="00E22F95"/>
    <w:rsid w:val="00E23051"/>
    <w:rsid w:val="00E2319F"/>
    <w:rsid w:val="00E23374"/>
    <w:rsid w:val="00E237F9"/>
    <w:rsid w:val="00E2396C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ECF"/>
    <w:rsid w:val="00E27586"/>
    <w:rsid w:val="00E277EC"/>
    <w:rsid w:val="00E27B2F"/>
    <w:rsid w:val="00E27ED3"/>
    <w:rsid w:val="00E30540"/>
    <w:rsid w:val="00E30ED4"/>
    <w:rsid w:val="00E31050"/>
    <w:rsid w:val="00E3132F"/>
    <w:rsid w:val="00E3217D"/>
    <w:rsid w:val="00E322F8"/>
    <w:rsid w:val="00E3245A"/>
    <w:rsid w:val="00E325A1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707D"/>
    <w:rsid w:val="00E3714C"/>
    <w:rsid w:val="00E371FF"/>
    <w:rsid w:val="00E375F5"/>
    <w:rsid w:val="00E3760F"/>
    <w:rsid w:val="00E376E0"/>
    <w:rsid w:val="00E37E7B"/>
    <w:rsid w:val="00E37F2B"/>
    <w:rsid w:val="00E40401"/>
    <w:rsid w:val="00E40C23"/>
    <w:rsid w:val="00E40CC1"/>
    <w:rsid w:val="00E41211"/>
    <w:rsid w:val="00E4164E"/>
    <w:rsid w:val="00E4177B"/>
    <w:rsid w:val="00E417B9"/>
    <w:rsid w:val="00E41979"/>
    <w:rsid w:val="00E419C7"/>
    <w:rsid w:val="00E41DCF"/>
    <w:rsid w:val="00E439FB"/>
    <w:rsid w:val="00E43D78"/>
    <w:rsid w:val="00E440BC"/>
    <w:rsid w:val="00E441F4"/>
    <w:rsid w:val="00E44273"/>
    <w:rsid w:val="00E4439B"/>
    <w:rsid w:val="00E44693"/>
    <w:rsid w:val="00E44AE5"/>
    <w:rsid w:val="00E44BCF"/>
    <w:rsid w:val="00E450AE"/>
    <w:rsid w:val="00E453A5"/>
    <w:rsid w:val="00E45BF9"/>
    <w:rsid w:val="00E45C09"/>
    <w:rsid w:val="00E45CEC"/>
    <w:rsid w:val="00E45EF4"/>
    <w:rsid w:val="00E45F82"/>
    <w:rsid w:val="00E46937"/>
    <w:rsid w:val="00E46B02"/>
    <w:rsid w:val="00E46DD1"/>
    <w:rsid w:val="00E47082"/>
    <w:rsid w:val="00E4718C"/>
    <w:rsid w:val="00E472A3"/>
    <w:rsid w:val="00E47A47"/>
    <w:rsid w:val="00E47BC7"/>
    <w:rsid w:val="00E47CDF"/>
    <w:rsid w:val="00E47F3B"/>
    <w:rsid w:val="00E50226"/>
    <w:rsid w:val="00E50581"/>
    <w:rsid w:val="00E50783"/>
    <w:rsid w:val="00E50AA2"/>
    <w:rsid w:val="00E51450"/>
    <w:rsid w:val="00E515A9"/>
    <w:rsid w:val="00E51C1E"/>
    <w:rsid w:val="00E52209"/>
    <w:rsid w:val="00E5244A"/>
    <w:rsid w:val="00E52490"/>
    <w:rsid w:val="00E5271B"/>
    <w:rsid w:val="00E52B86"/>
    <w:rsid w:val="00E52DF5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6C6B"/>
    <w:rsid w:val="00E575F6"/>
    <w:rsid w:val="00E57DF8"/>
    <w:rsid w:val="00E57E2B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3402"/>
    <w:rsid w:val="00E63D93"/>
    <w:rsid w:val="00E63FD4"/>
    <w:rsid w:val="00E649D0"/>
    <w:rsid w:val="00E64ECD"/>
    <w:rsid w:val="00E64FDC"/>
    <w:rsid w:val="00E6507B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2FCD"/>
    <w:rsid w:val="00E73560"/>
    <w:rsid w:val="00E736ED"/>
    <w:rsid w:val="00E73F93"/>
    <w:rsid w:val="00E74525"/>
    <w:rsid w:val="00E74ADD"/>
    <w:rsid w:val="00E74D34"/>
    <w:rsid w:val="00E752CA"/>
    <w:rsid w:val="00E75A57"/>
    <w:rsid w:val="00E75D61"/>
    <w:rsid w:val="00E75FB8"/>
    <w:rsid w:val="00E7605A"/>
    <w:rsid w:val="00E76A3C"/>
    <w:rsid w:val="00E771BD"/>
    <w:rsid w:val="00E776BA"/>
    <w:rsid w:val="00E778A4"/>
    <w:rsid w:val="00E77AD4"/>
    <w:rsid w:val="00E807D6"/>
    <w:rsid w:val="00E8093F"/>
    <w:rsid w:val="00E80BBF"/>
    <w:rsid w:val="00E80BE7"/>
    <w:rsid w:val="00E80DFE"/>
    <w:rsid w:val="00E8119E"/>
    <w:rsid w:val="00E81403"/>
    <w:rsid w:val="00E815AB"/>
    <w:rsid w:val="00E81793"/>
    <w:rsid w:val="00E81EE3"/>
    <w:rsid w:val="00E82047"/>
    <w:rsid w:val="00E820B3"/>
    <w:rsid w:val="00E8226D"/>
    <w:rsid w:val="00E8256E"/>
    <w:rsid w:val="00E826A9"/>
    <w:rsid w:val="00E82767"/>
    <w:rsid w:val="00E837C6"/>
    <w:rsid w:val="00E83F7B"/>
    <w:rsid w:val="00E8480B"/>
    <w:rsid w:val="00E84CD2"/>
    <w:rsid w:val="00E8525D"/>
    <w:rsid w:val="00E853E5"/>
    <w:rsid w:val="00E854E2"/>
    <w:rsid w:val="00E858BD"/>
    <w:rsid w:val="00E85DC2"/>
    <w:rsid w:val="00E85E4F"/>
    <w:rsid w:val="00E86169"/>
    <w:rsid w:val="00E861FB"/>
    <w:rsid w:val="00E86215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DF5"/>
    <w:rsid w:val="00E911A8"/>
    <w:rsid w:val="00E917A3"/>
    <w:rsid w:val="00E91836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82B"/>
    <w:rsid w:val="00E94ABF"/>
    <w:rsid w:val="00E94FB8"/>
    <w:rsid w:val="00E952BC"/>
    <w:rsid w:val="00E955D4"/>
    <w:rsid w:val="00E95937"/>
    <w:rsid w:val="00E95953"/>
    <w:rsid w:val="00E95B1B"/>
    <w:rsid w:val="00E96246"/>
    <w:rsid w:val="00E966B2"/>
    <w:rsid w:val="00E969F4"/>
    <w:rsid w:val="00E96E1A"/>
    <w:rsid w:val="00E9708C"/>
    <w:rsid w:val="00E97237"/>
    <w:rsid w:val="00E973B0"/>
    <w:rsid w:val="00E97825"/>
    <w:rsid w:val="00E97E85"/>
    <w:rsid w:val="00EA061C"/>
    <w:rsid w:val="00EA081E"/>
    <w:rsid w:val="00EA0A81"/>
    <w:rsid w:val="00EA102B"/>
    <w:rsid w:val="00EA1047"/>
    <w:rsid w:val="00EA10E2"/>
    <w:rsid w:val="00EA1428"/>
    <w:rsid w:val="00EA1941"/>
    <w:rsid w:val="00EA1B30"/>
    <w:rsid w:val="00EA1C18"/>
    <w:rsid w:val="00EA1CCD"/>
    <w:rsid w:val="00EA1E48"/>
    <w:rsid w:val="00EA1EE0"/>
    <w:rsid w:val="00EA211A"/>
    <w:rsid w:val="00EA219B"/>
    <w:rsid w:val="00EA2B9B"/>
    <w:rsid w:val="00EA353F"/>
    <w:rsid w:val="00EA3904"/>
    <w:rsid w:val="00EA390C"/>
    <w:rsid w:val="00EA3E82"/>
    <w:rsid w:val="00EA3F98"/>
    <w:rsid w:val="00EA3FD3"/>
    <w:rsid w:val="00EA460C"/>
    <w:rsid w:val="00EA485D"/>
    <w:rsid w:val="00EA4880"/>
    <w:rsid w:val="00EA4A83"/>
    <w:rsid w:val="00EA4E4E"/>
    <w:rsid w:val="00EA5769"/>
    <w:rsid w:val="00EA582A"/>
    <w:rsid w:val="00EA5A72"/>
    <w:rsid w:val="00EA6049"/>
    <w:rsid w:val="00EA65B5"/>
    <w:rsid w:val="00EA70C6"/>
    <w:rsid w:val="00EA786D"/>
    <w:rsid w:val="00EA791C"/>
    <w:rsid w:val="00EA7C80"/>
    <w:rsid w:val="00EA7F0F"/>
    <w:rsid w:val="00EB172F"/>
    <w:rsid w:val="00EB1B94"/>
    <w:rsid w:val="00EB1BA7"/>
    <w:rsid w:val="00EB216E"/>
    <w:rsid w:val="00EB24C0"/>
    <w:rsid w:val="00EB2782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C8C"/>
    <w:rsid w:val="00EC0EE6"/>
    <w:rsid w:val="00EC13FB"/>
    <w:rsid w:val="00EC17C8"/>
    <w:rsid w:val="00EC1AE4"/>
    <w:rsid w:val="00EC1D7D"/>
    <w:rsid w:val="00EC20AE"/>
    <w:rsid w:val="00EC252D"/>
    <w:rsid w:val="00EC2649"/>
    <w:rsid w:val="00EC2661"/>
    <w:rsid w:val="00EC2CBA"/>
    <w:rsid w:val="00EC2DC0"/>
    <w:rsid w:val="00EC311A"/>
    <w:rsid w:val="00EC4125"/>
    <w:rsid w:val="00EC4147"/>
    <w:rsid w:val="00EC4642"/>
    <w:rsid w:val="00EC4B88"/>
    <w:rsid w:val="00EC526D"/>
    <w:rsid w:val="00EC53C6"/>
    <w:rsid w:val="00EC5A8B"/>
    <w:rsid w:val="00EC5F83"/>
    <w:rsid w:val="00EC5FF4"/>
    <w:rsid w:val="00EC6E4B"/>
    <w:rsid w:val="00EC6EFD"/>
    <w:rsid w:val="00EC779E"/>
    <w:rsid w:val="00EC7A41"/>
    <w:rsid w:val="00ED020E"/>
    <w:rsid w:val="00ED0525"/>
    <w:rsid w:val="00ED0A2B"/>
    <w:rsid w:val="00ED0E8B"/>
    <w:rsid w:val="00ED0EFF"/>
    <w:rsid w:val="00ED11D9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DC2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D7F47"/>
    <w:rsid w:val="00EE08D1"/>
    <w:rsid w:val="00EE08D5"/>
    <w:rsid w:val="00EE0D8D"/>
    <w:rsid w:val="00EE106A"/>
    <w:rsid w:val="00EE11A5"/>
    <w:rsid w:val="00EE1243"/>
    <w:rsid w:val="00EE1595"/>
    <w:rsid w:val="00EE15F9"/>
    <w:rsid w:val="00EE203B"/>
    <w:rsid w:val="00EE22DC"/>
    <w:rsid w:val="00EE28BD"/>
    <w:rsid w:val="00EE2C40"/>
    <w:rsid w:val="00EE3617"/>
    <w:rsid w:val="00EE3662"/>
    <w:rsid w:val="00EE3B1C"/>
    <w:rsid w:val="00EE3B8F"/>
    <w:rsid w:val="00EE420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F2"/>
    <w:rsid w:val="00EE6323"/>
    <w:rsid w:val="00EE635E"/>
    <w:rsid w:val="00EE6416"/>
    <w:rsid w:val="00EE650F"/>
    <w:rsid w:val="00EE6C74"/>
    <w:rsid w:val="00EE70A2"/>
    <w:rsid w:val="00EE78C3"/>
    <w:rsid w:val="00EF017D"/>
    <w:rsid w:val="00EF048F"/>
    <w:rsid w:val="00EF05C1"/>
    <w:rsid w:val="00EF0C00"/>
    <w:rsid w:val="00EF0D2F"/>
    <w:rsid w:val="00EF0EC7"/>
    <w:rsid w:val="00EF1110"/>
    <w:rsid w:val="00EF14D9"/>
    <w:rsid w:val="00EF1982"/>
    <w:rsid w:val="00EF1EF3"/>
    <w:rsid w:val="00EF200C"/>
    <w:rsid w:val="00EF2134"/>
    <w:rsid w:val="00EF2233"/>
    <w:rsid w:val="00EF28B2"/>
    <w:rsid w:val="00EF2C5D"/>
    <w:rsid w:val="00EF2E7A"/>
    <w:rsid w:val="00EF304F"/>
    <w:rsid w:val="00EF3130"/>
    <w:rsid w:val="00EF3154"/>
    <w:rsid w:val="00EF3E9B"/>
    <w:rsid w:val="00EF4080"/>
    <w:rsid w:val="00EF4F48"/>
    <w:rsid w:val="00EF570E"/>
    <w:rsid w:val="00EF59F9"/>
    <w:rsid w:val="00EF6B93"/>
    <w:rsid w:val="00EF7572"/>
    <w:rsid w:val="00EF7783"/>
    <w:rsid w:val="00EF7E2A"/>
    <w:rsid w:val="00F00030"/>
    <w:rsid w:val="00F00475"/>
    <w:rsid w:val="00F005FD"/>
    <w:rsid w:val="00F01EB2"/>
    <w:rsid w:val="00F02112"/>
    <w:rsid w:val="00F02A1C"/>
    <w:rsid w:val="00F02E74"/>
    <w:rsid w:val="00F0301D"/>
    <w:rsid w:val="00F040E9"/>
    <w:rsid w:val="00F04C1E"/>
    <w:rsid w:val="00F04DBA"/>
    <w:rsid w:val="00F055C8"/>
    <w:rsid w:val="00F056CE"/>
    <w:rsid w:val="00F05C70"/>
    <w:rsid w:val="00F061E3"/>
    <w:rsid w:val="00F06339"/>
    <w:rsid w:val="00F0672D"/>
    <w:rsid w:val="00F06ADB"/>
    <w:rsid w:val="00F070B8"/>
    <w:rsid w:val="00F073E1"/>
    <w:rsid w:val="00F07765"/>
    <w:rsid w:val="00F07C1D"/>
    <w:rsid w:val="00F07F6A"/>
    <w:rsid w:val="00F1010A"/>
    <w:rsid w:val="00F10559"/>
    <w:rsid w:val="00F105BF"/>
    <w:rsid w:val="00F112A7"/>
    <w:rsid w:val="00F11B0C"/>
    <w:rsid w:val="00F11B55"/>
    <w:rsid w:val="00F11EA9"/>
    <w:rsid w:val="00F1225E"/>
    <w:rsid w:val="00F1245A"/>
    <w:rsid w:val="00F12B11"/>
    <w:rsid w:val="00F12DA2"/>
    <w:rsid w:val="00F12E22"/>
    <w:rsid w:val="00F13313"/>
    <w:rsid w:val="00F13366"/>
    <w:rsid w:val="00F137F6"/>
    <w:rsid w:val="00F13A02"/>
    <w:rsid w:val="00F142D5"/>
    <w:rsid w:val="00F1430A"/>
    <w:rsid w:val="00F144F7"/>
    <w:rsid w:val="00F146D5"/>
    <w:rsid w:val="00F1477C"/>
    <w:rsid w:val="00F14CC8"/>
    <w:rsid w:val="00F150C8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2C8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A94"/>
    <w:rsid w:val="00F25026"/>
    <w:rsid w:val="00F25032"/>
    <w:rsid w:val="00F2506F"/>
    <w:rsid w:val="00F250FE"/>
    <w:rsid w:val="00F255A0"/>
    <w:rsid w:val="00F26CDD"/>
    <w:rsid w:val="00F26D70"/>
    <w:rsid w:val="00F27690"/>
    <w:rsid w:val="00F27788"/>
    <w:rsid w:val="00F278CE"/>
    <w:rsid w:val="00F27D5F"/>
    <w:rsid w:val="00F305E4"/>
    <w:rsid w:val="00F30917"/>
    <w:rsid w:val="00F30CD6"/>
    <w:rsid w:val="00F30E71"/>
    <w:rsid w:val="00F30FFE"/>
    <w:rsid w:val="00F31492"/>
    <w:rsid w:val="00F316CB"/>
    <w:rsid w:val="00F31777"/>
    <w:rsid w:val="00F31FED"/>
    <w:rsid w:val="00F3245F"/>
    <w:rsid w:val="00F32A10"/>
    <w:rsid w:val="00F32CFC"/>
    <w:rsid w:val="00F33720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621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1175"/>
    <w:rsid w:val="00F4119C"/>
    <w:rsid w:val="00F41556"/>
    <w:rsid w:val="00F42484"/>
    <w:rsid w:val="00F42613"/>
    <w:rsid w:val="00F42887"/>
    <w:rsid w:val="00F431D1"/>
    <w:rsid w:val="00F43709"/>
    <w:rsid w:val="00F43B2E"/>
    <w:rsid w:val="00F43BFA"/>
    <w:rsid w:val="00F440F1"/>
    <w:rsid w:val="00F44715"/>
    <w:rsid w:val="00F44AE1"/>
    <w:rsid w:val="00F44C86"/>
    <w:rsid w:val="00F44DD0"/>
    <w:rsid w:val="00F457ED"/>
    <w:rsid w:val="00F45938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3C"/>
    <w:rsid w:val="00F600E7"/>
    <w:rsid w:val="00F6102E"/>
    <w:rsid w:val="00F61053"/>
    <w:rsid w:val="00F6166A"/>
    <w:rsid w:val="00F62908"/>
    <w:rsid w:val="00F635BE"/>
    <w:rsid w:val="00F63759"/>
    <w:rsid w:val="00F63F4D"/>
    <w:rsid w:val="00F645C8"/>
    <w:rsid w:val="00F64C60"/>
    <w:rsid w:val="00F64CEF"/>
    <w:rsid w:val="00F65100"/>
    <w:rsid w:val="00F656A8"/>
    <w:rsid w:val="00F65851"/>
    <w:rsid w:val="00F65E93"/>
    <w:rsid w:val="00F66AD3"/>
    <w:rsid w:val="00F672C1"/>
    <w:rsid w:val="00F676A8"/>
    <w:rsid w:val="00F67977"/>
    <w:rsid w:val="00F67CB2"/>
    <w:rsid w:val="00F67E2E"/>
    <w:rsid w:val="00F67ECF"/>
    <w:rsid w:val="00F704CC"/>
    <w:rsid w:val="00F705ED"/>
    <w:rsid w:val="00F70D31"/>
    <w:rsid w:val="00F70E65"/>
    <w:rsid w:val="00F70EED"/>
    <w:rsid w:val="00F70F20"/>
    <w:rsid w:val="00F71756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1F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57"/>
    <w:rsid w:val="00F8164D"/>
    <w:rsid w:val="00F81797"/>
    <w:rsid w:val="00F81D9D"/>
    <w:rsid w:val="00F82346"/>
    <w:rsid w:val="00F82A04"/>
    <w:rsid w:val="00F82B52"/>
    <w:rsid w:val="00F82B74"/>
    <w:rsid w:val="00F82B90"/>
    <w:rsid w:val="00F82FA5"/>
    <w:rsid w:val="00F834D2"/>
    <w:rsid w:val="00F8393A"/>
    <w:rsid w:val="00F843D0"/>
    <w:rsid w:val="00F84451"/>
    <w:rsid w:val="00F8467C"/>
    <w:rsid w:val="00F84840"/>
    <w:rsid w:val="00F84B68"/>
    <w:rsid w:val="00F85010"/>
    <w:rsid w:val="00F8505D"/>
    <w:rsid w:val="00F85074"/>
    <w:rsid w:val="00F85525"/>
    <w:rsid w:val="00F85569"/>
    <w:rsid w:val="00F85F30"/>
    <w:rsid w:val="00F86052"/>
    <w:rsid w:val="00F869A3"/>
    <w:rsid w:val="00F86C16"/>
    <w:rsid w:val="00F874A9"/>
    <w:rsid w:val="00F87B63"/>
    <w:rsid w:val="00F87CD1"/>
    <w:rsid w:val="00F9028B"/>
    <w:rsid w:val="00F90508"/>
    <w:rsid w:val="00F90BDB"/>
    <w:rsid w:val="00F90F80"/>
    <w:rsid w:val="00F9150D"/>
    <w:rsid w:val="00F91550"/>
    <w:rsid w:val="00F91BE6"/>
    <w:rsid w:val="00F91C88"/>
    <w:rsid w:val="00F91E6C"/>
    <w:rsid w:val="00F922B0"/>
    <w:rsid w:val="00F92644"/>
    <w:rsid w:val="00F9275D"/>
    <w:rsid w:val="00F92F9C"/>
    <w:rsid w:val="00F93037"/>
    <w:rsid w:val="00F93246"/>
    <w:rsid w:val="00F9388C"/>
    <w:rsid w:val="00F93AC6"/>
    <w:rsid w:val="00F949EB"/>
    <w:rsid w:val="00F95099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067"/>
    <w:rsid w:val="00FA01F1"/>
    <w:rsid w:val="00FA02AE"/>
    <w:rsid w:val="00FA0314"/>
    <w:rsid w:val="00FA043D"/>
    <w:rsid w:val="00FA0741"/>
    <w:rsid w:val="00FA0835"/>
    <w:rsid w:val="00FA1A43"/>
    <w:rsid w:val="00FA1C54"/>
    <w:rsid w:val="00FA1E64"/>
    <w:rsid w:val="00FA2937"/>
    <w:rsid w:val="00FA2CB8"/>
    <w:rsid w:val="00FA2F79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860"/>
    <w:rsid w:val="00FA5C4A"/>
    <w:rsid w:val="00FA5D96"/>
    <w:rsid w:val="00FA63DB"/>
    <w:rsid w:val="00FA64D6"/>
    <w:rsid w:val="00FA671E"/>
    <w:rsid w:val="00FA72D9"/>
    <w:rsid w:val="00FA7A60"/>
    <w:rsid w:val="00FB03B5"/>
    <w:rsid w:val="00FB03B6"/>
    <w:rsid w:val="00FB05A9"/>
    <w:rsid w:val="00FB1030"/>
    <w:rsid w:val="00FB16E0"/>
    <w:rsid w:val="00FB1D0C"/>
    <w:rsid w:val="00FB234F"/>
    <w:rsid w:val="00FB249A"/>
    <w:rsid w:val="00FB2545"/>
    <w:rsid w:val="00FB26E0"/>
    <w:rsid w:val="00FB2920"/>
    <w:rsid w:val="00FB2C59"/>
    <w:rsid w:val="00FB2F0B"/>
    <w:rsid w:val="00FB41AB"/>
    <w:rsid w:val="00FB43A8"/>
    <w:rsid w:val="00FB458B"/>
    <w:rsid w:val="00FB4748"/>
    <w:rsid w:val="00FB475B"/>
    <w:rsid w:val="00FB47D6"/>
    <w:rsid w:val="00FB48C3"/>
    <w:rsid w:val="00FB4D6E"/>
    <w:rsid w:val="00FB6719"/>
    <w:rsid w:val="00FB674A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C3D"/>
    <w:rsid w:val="00FC3D29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5A"/>
    <w:rsid w:val="00FD377A"/>
    <w:rsid w:val="00FD3911"/>
    <w:rsid w:val="00FD3A97"/>
    <w:rsid w:val="00FD3F7A"/>
    <w:rsid w:val="00FD40A5"/>
    <w:rsid w:val="00FD47F1"/>
    <w:rsid w:val="00FD4D00"/>
    <w:rsid w:val="00FD4D75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7F1"/>
    <w:rsid w:val="00FE09EA"/>
    <w:rsid w:val="00FE17D4"/>
    <w:rsid w:val="00FE18F2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839"/>
    <w:rsid w:val="00FE3A0C"/>
    <w:rsid w:val="00FE3CC8"/>
    <w:rsid w:val="00FE4D1E"/>
    <w:rsid w:val="00FE4E03"/>
    <w:rsid w:val="00FE502F"/>
    <w:rsid w:val="00FE5281"/>
    <w:rsid w:val="00FE52CD"/>
    <w:rsid w:val="00FE52D5"/>
    <w:rsid w:val="00FE5914"/>
    <w:rsid w:val="00FE5BA1"/>
    <w:rsid w:val="00FE5EFA"/>
    <w:rsid w:val="00FE60F9"/>
    <w:rsid w:val="00FE64C1"/>
    <w:rsid w:val="00FE67C8"/>
    <w:rsid w:val="00FE69FB"/>
    <w:rsid w:val="00FE6C1E"/>
    <w:rsid w:val="00FE6E20"/>
    <w:rsid w:val="00FE6F10"/>
    <w:rsid w:val="00FE7094"/>
    <w:rsid w:val="00FE715F"/>
    <w:rsid w:val="00FE763E"/>
    <w:rsid w:val="00FE7DB3"/>
    <w:rsid w:val="00FF052C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5314"/>
    <w:rsid w:val="00FF58F1"/>
    <w:rsid w:val="00FF5A54"/>
    <w:rsid w:val="00FF5AB9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E79AAC83-4115-4365-9030-2D42E232E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99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1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qFormat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E21B8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rsid w:val="00454A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A4E4E"/>
    <w:pPr>
      <w:keepLines w:val="0"/>
      <w:numPr>
        <w:numId w:val="18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paragraph" w:customStyle="1" w:styleId="paragraph">
    <w:name w:val="paragraph"/>
    <w:basedOn w:val="Normal"/>
    <w:rsid w:val="0054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scxp188445932">
    <w:name w:val="scxp188445932"/>
    <w:basedOn w:val="DefaultParagraphFont"/>
    <w:rsid w:val="00544824"/>
  </w:style>
  <w:style w:type="character" w:customStyle="1" w:styleId="eop">
    <w:name w:val="eop"/>
    <w:basedOn w:val="DefaultParagraphFont"/>
    <w:rsid w:val="0054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46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93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0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094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214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76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551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52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873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12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45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29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E1D3E-5B0B-4DEF-B073-A8EAFD0A8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10606</TotalTime>
  <Pages>7</Pages>
  <Words>2192</Words>
  <Characters>12499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SBFD Operation and Random access</vt:lpstr>
    </vt:vector>
  </TitlesOfParts>
  <Company>Alcatel-Lucent</Company>
  <LinksUpToDate>false</LinksUpToDate>
  <CharactersWithSpaces>14662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Random access support in SBFD Operation</dc:title>
  <dc:subject/>
  <dc:creator>Sony</dc:creator>
  <cp:keywords/>
  <cp:lastModifiedBy>Awad, Yassin</cp:lastModifiedBy>
  <cp:revision>461</cp:revision>
  <cp:lastPrinted>2009-09-28T08:02:00Z</cp:lastPrinted>
  <dcterms:created xsi:type="dcterms:W3CDTF">2024-07-22T08:43:00Z</dcterms:created>
  <dcterms:modified xsi:type="dcterms:W3CDTF">2024-08-08T08:38:00Z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